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AFFF8" w14:textId="49DAC98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57523B">
        <w:rPr>
          <w:rFonts w:ascii="Arial" w:hAnsi="Arial" w:cs="Arial" w:hint="eastAsia"/>
          <w:b/>
          <w:bCs/>
          <w:sz w:val="24"/>
          <w:szCs w:val="24"/>
          <w:lang w:eastAsia="ko-KR"/>
        </w:rPr>
        <w:t>3</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03483C" w:rsidRPr="0003483C">
        <w:rPr>
          <w:rFonts w:ascii="Arial" w:hAnsi="Arial" w:cs="Arial"/>
          <w:b/>
          <w:bCs/>
          <w:sz w:val="24"/>
          <w:szCs w:val="24"/>
          <w:lang w:eastAsia="ko-KR"/>
        </w:rPr>
        <w:t>6209</w:t>
      </w:r>
    </w:p>
    <w:p w14:paraId="304AA13D" w14:textId="77DB7A0A" w:rsidR="00BC77CB" w:rsidRDefault="00DD06EA">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FC19BE">
        <w:rPr>
          <w:rFonts w:ascii="Arial" w:hAnsi="Arial" w:cs="Arial"/>
          <w:b/>
          <w:bCs/>
          <w:sz w:val="24"/>
        </w:rPr>
        <w:t xml:space="preserve">, </w:t>
      </w:r>
      <w:r>
        <w:rPr>
          <w:rFonts w:ascii="Arial" w:hAnsi="Arial" w:cs="Arial" w:hint="eastAsia"/>
          <w:b/>
          <w:bCs/>
          <w:sz w:val="24"/>
          <w:lang w:eastAsia="ko-KR"/>
        </w:rPr>
        <w:t>Korea</w:t>
      </w:r>
      <w:r w:rsidR="00FC19BE">
        <w:rPr>
          <w:rFonts w:ascii="Arial" w:hAnsi="Arial" w:cs="Arial"/>
          <w:b/>
          <w:bCs/>
          <w:sz w:val="24"/>
        </w:rPr>
        <w:t xml:space="preserve">, </w:t>
      </w:r>
      <w:r>
        <w:rPr>
          <w:rFonts w:ascii="Arial" w:hAnsi="Arial" w:cs="Arial" w:hint="eastAsia"/>
          <w:b/>
          <w:bCs/>
          <w:sz w:val="24"/>
          <w:lang w:eastAsia="ko-KR"/>
        </w:rPr>
        <w:t>May</w:t>
      </w:r>
      <w:r w:rsidR="00FC19BE">
        <w:rPr>
          <w:rFonts w:ascii="Arial" w:hAnsi="Arial" w:cs="Arial"/>
          <w:b/>
          <w:bCs/>
          <w:sz w:val="24"/>
        </w:rPr>
        <w:t xml:space="preserve"> </w:t>
      </w:r>
      <w:r>
        <w:rPr>
          <w:rFonts w:ascii="Arial" w:hAnsi="Arial" w:cs="Arial" w:hint="eastAsia"/>
          <w:b/>
          <w:bCs/>
          <w:sz w:val="24"/>
          <w:lang w:eastAsia="ko-KR"/>
        </w:rPr>
        <w:t>27</w:t>
      </w:r>
      <w:r w:rsidR="00FC19BE">
        <w:rPr>
          <w:rFonts w:ascii="Arial" w:hAnsi="Arial" w:cs="Arial"/>
          <w:b/>
          <w:bCs/>
          <w:sz w:val="24"/>
        </w:rPr>
        <w:t xml:space="preserve"> –</w:t>
      </w:r>
      <w:r>
        <w:rPr>
          <w:rFonts w:ascii="Arial" w:hAnsi="Arial" w:cs="Arial" w:hint="eastAsia"/>
          <w:b/>
          <w:bCs/>
          <w:sz w:val="24"/>
          <w:lang w:eastAsia="ko-KR"/>
        </w:rPr>
        <w:t xml:space="preserve"> 3</w:t>
      </w:r>
      <w:r w:rsidR="00FC19BE">
        <w:rPr>
          <w:rFonts w:ascii="Arial" w:hAnsi="Arial" w:cs="Arial"/>
          <w:b/>
          <w:bCs/>
          <w:sz w:val="24"/>
        </w:rPr>
        <w:t>1, 2024</w:t>
      </w:r>
      <w:r w:rsidR="00086B19">
        <w:rPr>
          <w:rFonts w:ascii="Arial" w:hAnsi="Arial" w:cs="Arial"/>
          <w:b/>
          <w:bCs/>
        </w:rPr>
        <w:tab/>
        <w:t>(</w:t>
      </w:r>
      <w:r w:rsidR="00086B19">
        <w:rPr>
          <w:rFonts w:ascii="Arial" w:hAnsi="Arial" w:cs="Arial"/>
          <w:b/>
          <w:bCs/>
          <w:color w:val="0000FF"/>
        </w:rPr>
        <w:t xml:space="preserve">revision of </w:t>
      </w:r>
      <w:r w:rsidR="0057523B">
        <w:rPr>
          <w:rFonts w:ascii="Arial" w:hAnsi="Arial" w:cs="Arial" w:hint="eastAsia"/>
          <w:b/>
          <w:bCs/>
          <w:color w:val="0000FF"/>
          <w:lang w:eastAsia="ko-KR"/>
        </w:rPr>
        <w:t xml:space="preserve">merging </w:t>
      </w:r>
      <w:r w:rsidR="0057523B" w:rsidRPr="0057523B">
        <w:rPr>
          <w:rFonts w:ascii="Arial" w:hAnsi="Arial" w:cs="Arial"/>
          <w:b/>
          <w:bCs/>
          <w:color w:val="0000FF"/>
        </w:rPr>
        <w:t>S2-2404353+4007+4805</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1E6DFC0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3D7E37">
        <w:rPr>
          <w:rFonts w:ascii="Arial" w:hAnsi="Arial" w:cs="Arial" w:hint="eastAsia"/>
          <w:b/>
          <w:lang w:eastAsia="ko-KR"/>
        </w:rPr>
        <w:t xml:space="preserve">, </w:t>
      </w:r>
      <w:r w:rsidR="003D7E37" w:rsidRPr="003D7E37">
        <w:rPr>
          <w:rFonts w:ascii="Arial" w:hAnsi="Arial" w:cs="Arial"/>
          <w:b/>
          <w:lang w:eastAsia="ko-KR"/>
        </w:rPr>
        <w:t>China Mobile</w:t>
      </w:r>
      <w:r w:rsidR="003D7E37">
        <w:rPr>
          <w:rFonts w:ascii="Arial" w:hAnsi="Arial" w:cs="Arial" w:hint="eastAsia"/>
          <w:b/>
          <w:lang w:eastAsia="ko-KR"/>
        </w:rPr>
        <w:t xml:space="preserve">, </w:t>
      </w:r>
      <w:r w:rsidR="003D7E37" w:rsidRPr="003D7E37">
        <w:rPr>
          <w:rFonts w:ascii="Arial" w:hAnsi="Arial" w:cs="Arial"/>
          <w:b/>
          <w:lang w:eastAsia="ko-KR"/>
        </w:rPr>
        <w:t>TOYOTA MOTOR CORPORATION</w:t>
      </w:r>
    </w:p>
    <w:p w14:paraId="6A6266DB" w14:textId="0A38CEF6" w:rsidR="00BC77CB" w:rsidRPr="00C57B6E"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DF5352">
        <w:rPr>
          <w:rFonts w:ascii="Arial" w:eastAsia="Times New Roman" w:hAnsi="Arial" w:cs="Arial"/>
          <w:b/>
          <w:bCs/>
        </w:rPr>
        <w:t>2</w:t>
      </w:r>
      <w:r w:rsidR="002F4353">
        <w:rPr>
          <w:rFonts w:ascii="Arial" w:eastAsia="Times New Roman" w:hAnsi="Arial" w:cs="Arial"/>
          <w:b/>
          <w:bCs/>
        </w:rPr>
        <w:t xml:space="preserve">, </w:t>
      </w:r>
      <w:r w:rsidR="007224FF" w:rsidRPr="007224FF">
        <w:rPr>
          <w:rFonts w:ascii="Arial" w:eastAsia="Times New Roman" w:hAnsi="Arial" w:cs="Arial"/>
          <w:b/>
          <w:bCs/>
        </w:rPr>
        <w:t>Sol#</w:t>
      </w:r>
      <w:r w:rsidR="00CA0630">
        <w:rPr>
          <w:rFonts w:ascii="Arial" w:eastAsia="Times New Roman" w:hAnsi="Arial" w:cs="Arial"/>
          <w:b/>
          <w:bCs/>
        </w:rPr>
        <w:t>7</w:t>
      </w:r>
      <w:r w:rsidR="007224FF" w:rsidRPr="007224FF">
        <w:rPr>
          <w:rFonts w:ascii="Arial" w:eastAsia="Times New Roman" w:hAnsi="Arial" w:cs="Arial"/>
          <w:b/>
          <w:bCs/>
        </w:rPr>
        <w:t>:</w:t>
      </w:r>
      <w:r w:rsidR="002F4353">
        <w:rPr>
          <w:rFonts w:ascii="Arial" w:eastAsia="Times New Roman" w:hAnsi="Arial" w:cs="Arial"/>
          <w:b/>
        </w:rPr>
        <w:t xml:space="preserve"> </w:t>
      </w:r>
      <w:r w:rsidR="006D2972">
        <w:rPr>
          <w:rFonts w:ascii="Arial" w:eastAsia="Times New Roman" w:hAnsi="Arial" w:cs="Arial"/>
          <w:b/>
        </w:rPr>
        <w:t>Solution updates to resolve EN</w:t>
      </w:r>
      <w:r w:rsidR="00C57B6E">
        <w:rPr>
          <w:rFonts w:ascii="Arial" w:eastAsiaTheme="minorEastAsia" w:hAnsi="Arial" w:cs="Arial" w:hint="eastAsia"/>
          <w:b/>
          <w:lang w:eastAsia="ko-KR"/>
        </w:rPr>
        <w:t>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25BA7F26"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w:t>
      </w:r>
      <w:r w:rsidR="003E43E4">
        <w:rPr>
          <w:rFonts w:ascii="Arial" w:hAnsi="Arial" w:cs="Arial"/>
          <w:i/>
        </w:rPr>
        <w:t>7</w:t>
      </w:r>
      <w:r w:rsidR="00987974" w:rsidRPr="00987974">
        <w:rPr>
          <w:rFonts w:ascii="Arial" w:hAnsi="Arial" w:cs="Arial"/>
          <w:i/>
        </w:rPr>
        <w:t>.</w:t>
      </w:r>
    </w:p>
    <w:p w14:paraId="085A301A" w14:textId="77777777" w:rsidR="00BC77CB" w:rsidRDefault="00086B19">
      <w:pPr>
        <w:pStyle w:val="1"/>
        <w:jc w:val="both"/>
      </w:pPr>
      <w:r>
        <w:t>Discussion</w:t>
      </w:r>
    </w:p>
    <w:p w14:paraId="1F3E558F" w14:textId="3312DD04" w:rsidR="00D025DB" w:rsidRDefault="00D025DB" w:rsidP="00D025DB">
      <w:pPr>
        <w:jc w:val="both"/>
        <w:rPr>
          <w:lang w:eastAsia="ko-KR"/>
        </w:rPr>
      </w:pPr>
      <w:r w:rsidRPr="00FE3BE0">
        <w:rPr>
          <w:lang w:eastAsia="ko-KR"/>
        </w:rPr>
        <w:t xml:space="preserve">This </w:t>
      </w:r>
      <w:r w:rsidR="00FE3BE0">
        <w:rPr>
          <w:rFonts w:hint="eastAsia"/>
          <w:lang w:eastAsia="ko-KR"/>
        </w:rPr>
        <w:t>pCR merges</w:t>
      </w:r>
      <w:r w:rsidRPr="00FE3BE0">
        <w:rPr>
          <w:lang w:eastAsia="ko-KR"/>
        </w:rPr>
        <w:t xml:space="preserve"> the following </w:t>
      </w:r>
      <w:r w:rsidR="00FE3BE0" w:rsidRPr="00FE3BE0">
        <w:rPr>
          <w:rFonts w:hint="eastAsia"/>
          <w:lang w:eastAsia="ko-KR"/>
        </w:rPr>
        <w:t>three</w:t>
      </w:r>
      <w:r w:rsidRPr="00FE3BE0">
        <w:rPr>
          <w:lang w:eastAsia="ko-KR"/>
        </w:rPr>
        <w:t xml:space="preserve"> pCR</w:t>
      </w:r>
      <w:r w:rsidR="00FE3BE0" w:rsidRPr="00FE3BE0">
        <w:rPr>
          <w:rFonts w:hint="eastAsia"/>
          <w:lang w:eastAsia="ko-KR"/>
        </w:rPr>
        <w:t xml:space="preserve"> submitted to SA2#162</w:t>
      </w:r>
      <w:r w:rsidRPr="00FE3BE0">
        <w:rPr>
          <w:lang w:eastAsia="ko-KR"/>
        </w:rPr>
        <w:t>.</w:t>
      </w:r>
    </w:p>
    <w:p w14:paraId="35652352" w14:textId="77777777" w:rsidR="00D025DB" w:rsidRDefault="00D025DB" w:rsidP="00D025DB">
      <w:pPr>
        <w:jc w:val="both"/>
        <w:rPr>
          <w:lang w:eastAsia="ko-KR"/>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5"/>
        <w:gridCol w:w="933"/>
        <w:gridCol w:w="547"/>
        <w:gridCol w:w="831"/>
        <w:gridCol w:w="5700"/>
        <w:gridCol w:w="1266"/>
      </w:tblGrid>
      <w:tr w:rsidR="007660AB" w:rsidRPr="000F74CB" w14:paraId="4833EDDE" w14:textId="77777777" w:rsidTr="007660AB">
        <w:trPr>
          <w:trHeight w:val="549"/>
        </w:trPr>
        <w:tc>
          <w:tcPr>
            <w:tcW w:w="179" w:type="pct"/>
            <w:tcBorders>
              <w:top w:val="outset" w:sz="6" w:space="0" w:color="000000"/>
              <w:left w:val="outset" w:sz="6" w:space="0" w:color="000000"/>
              <w:bottom w:val="outset" w:sz="6" w:space="0" w:color="000000"/>
              <w:right w:val="outset" w:sz="6" w:space="0" w:color="000000"/>
            </w:tcBorders>
            <w:shd w:val="clear" w:color="auto" w:fill="FFFFFF"/>
          </w:tcPr>
          <w:p w14:paraId="248F4B51" w14:textId="0F4446C4" w:rsidR="007660AB" w:rsidRPr="00595A4E" w:rsidRDefault="007660AB" w:rsidP="007660AB">
            <w:pPr>
              <w:rPr>
                <w:rFonts w:eastAsia="Times New Roman"/>
                <w:sz w:val="18"/>
                <w:szCs w:val="18"/>
              </w:rPr>
            </w:pPr>
            <w:r w:rsidRPr="00595A4E">
              <w:rPr>
                <w:rFonts w:eastAsia="Times New Roman"/>
                <w:sz w:val="18"/>
                <w:szCs w:val="18"/>
              </w:rPr>
              <w:t>19.4</w:t>
            </w:r>
          </w:p>
        </w:tc>
        <w:tc>
          <w:tcPr>
            <w:tcW w:w="485" w:type="pct"/>
            <w:tcBorders>
              <w:top w:val="outset" w:sz="6" w:space="0" w:color="000000"/>
              <w:left w:val="outset" w:sz="6" w:space="0" w:color="000000"/>
              <w:bottom w:val="outset" w:sz="6" w:space="0" w:color="000000"/>
              <w:right w:val="outset" w:sz="6" w:space="0" w:color="000000"/>
            </w:tcBorders>
            <w:shd w:val="clear" w:color="auto" w:fill="FFFFFF"/>
          </w:tcPr>
          <w:p w14:paraId="2849251D" w14:textId="47C4C545" w:rsidR="007660AB" w:rsidRPr="00595A4E" w:rsidRDefault="007660AB" w:rsidP="007660AB">
            <w:pPr>
              <w:rPr>
                <w:rFonts w:eastAsia="Times New Roman"/>
                <w:b/>
                <w:bCs/>
                <w:sz w:val="18"/>
                <w:szCs w:val="18"/>
              </w:rPr>
            </w:pPr>
            <w:r w:rsidRPr="00595A4E">
              <w:rPr>
                <w:rFonts w:eastAsia="Times New Roman"/>
                <w:b/>
                <w:bCs/>
                <w:sz w:val="18"/>
                <w:szCs w:val="18"/>
              </w:rPr>
              <w:t>S2-2404</w:t>
            </w:r>
            <w:r>
              <w:rPr>
                <w:rFonts w:eastAsiaTheme="minorEastAsia" w:hint="eastAsia"/>
                <w:b/>
                <w:bCs/>
                <w:sz w:val="18"/>
                <w:szCs w:val="18"/>
                <w:lang w:eastAsia="ko-KR"/>
              </w:rPr>
              <w:t>353</w:t>
            </w:r>
          </w:p>
        </w:tc>
        <w:tc>
          <w:tcPr>
            <w:tcW w:w="284" w:type="pct"/>
            <w:tcBorders>
              <w:top w:val="outset" w:sz="6" w:space="0" w:color="000000"/>
              <w:left w:val="outset" w:sz="6" w:space="0" w:color="000000"/>
              <w:bottom w:val="outset" w:sz="6" w:space="0" w:color="000000"/>
              <w:right w:val="outset" w:sz="6" w:space="0" w:color="000000"/>
            </w:tcBorders>
            <w:shd w:val="clear" w:color="auto" w:fill="FFFFFF"/>
          </w:tcPr>
          <w:p w14:paraId="19219657" w14:textId="35510DBF" w:rsidR="007660AB" w:rsidRPr="00595A4E" w:rsidRDefault="007660AB" w:rsidP="007660AB">
            <w:pPr>
              <w:rPr>
                <w:rFonts w:eastAsia="Times New Roman"/>
                <w:sz w:val="18"/>
                <w:szCs w:val="18"/>
              </w:rPr>
            </w:pPr>
            <w:r w:rsidRPr="00595A4E">
              <w:rPr>
                <w:rFonts w:eastAsia="Times New Roman"/>
                <w:sz w:val="18"/>
                <w:szCs w:val="18"/>
              </w:rPr>
              <w:t>P-CR</w:t>
            </w:r>
          </w:p>
        </w:tc>
        <w:tc>
          <w:tcPr>
            <w:tcW w:w="432" w:type="pct"/>
            <w:tcBorders>
              <w:top w:val="outset" w:sz="6" w:space="0" w:color="000000"/>
              <w:left w:val="outset" w:sz="6" w:space="0" w:color="000000"/>
              <w:bottom w:val="outset" w:sz="6" w:space="0" w:color="000000"/>
              <w:right w:val="outset" w:sz="6" w:space="0" w:color="000000"/>
            </w:tcBorders>
            <w:shd w:val="clear" w:color="auto" w:fill="FFFFFF"/>
          </w:tcPr>
          <w:p w14:paraId="3891420D" w14:textId="01891F0C" w:rsidR="007660AB" w:rsidRPr="00595A4E" w:rsidRDefault="007660AB" w:rsidP="007660AB">
            <w:pPr>
              <w:rPr>
                <w:rFonts w:eastAsia="Times New Roman"/>
                <w:sz w:val="18"/>
                <w:szCs w:val="18"/>
              </w:rPr>
            </w:pPr>
            <w:r w:rsidRPr="00595A4E">
              <w:rPr>
                <w:rFonts w:eastAsia="Times New Roman"/>
                <w:sz w:val="18"/>
                <w:szCs w:val="18"/>
              </w:rPr>
              <w:t>Approval</w:t>
            </w:r>
          </w:p>
        </w:tc>
        <w:tc>
          <w:tcPr>
            <w:tcW w:w="2962" w:type="pct"/>
            <w:tcBorders>
              <w:top w:val="outset" w:sz="6" w:space="0" w:color="000000"/>
              <w:left w:val="outset" w:sz="6" w:space="0" w:color="000000"/>
              <w:bottom w:val="outset" w:sz="6" w:space="0" w:color="000000"/>
              <w:right w:val="outset" w:sz="6" w:space="0" w:color="000000"/>
            </w:tcBorders>
            <w:shd w:val="clear" w:color="auto" w:fill="FFFFFF"/>
          </w:tcPr>
          <w:p w14:paraId="46F47AC2" w14:textId="77777777" w:rsidR="007660AB" w:rsidRDefault="007660AB" w:rsidP="007660AB">
            <w:pPr>
              <w:rPr>
                <w:rFonts w:eastAsiaTheme="minorEastAsia"/>
                <w:sz w:val="18"/>
                <w:szCs w:val="18"/>
                <w:lang w:eastAsia="ko-KR"/>
              </w:rPr>
            </w:pPr>
            <w:r w:rsidRPr="00595A4E">
              <w:rPr>
                <w:rFonts w:eastAsia="Times New Roman"/>
                <w:sz w:val="18"/>
                <w:szCs w:val="18"/>
              </w:rPr>
              <w:t>23.700-66:</w:t>
            </w:r>
            <w:r>
              <w:rPr>
                <w:rFonts w:eastAsiaTheme="minorEastAsia" w:hint="eastAsia"/>
                <w:sz w:val="18"/>
                <w:szCs w:val="18"/>
                <w:lang w:eastAsia="ko-KR"/>
              </w:rPr>
              <w:t xml:space="preserve"> </w:t>
            </w:r>
            <w:r w:rsidRPr="007660AB">
              <w:rPr>
                <w:rFonts w:eastAsiaTheme="minorEastAsia"/>
                <w:sz w:val="18"/>
                <w:szCs w:val="18"/>
                <w:lang w:eastAsia="ko-KR"/>
              </w:rPr>
              <w:t>KI#2, Sol#7: Solution updates to resolve EN</w:t>
            </w:r>
          </w:p>
          <w:p w14:paraId="050DCDA5" w14:textId="77777777" w:rsidR="007660AB" w:rsidRDefault="007660AB" w:rsidP="007660AB">
            <w:pPr>
              <w:rPr>
                <w:rFonts w:eastAsiaTheme="minorEastAsia"/>
                <w:sz w:val="18"/>
                <w:szCs w:val="18"/>
                <w:lang w:eastAsia="ko-KR"/>
              </w:rPr>
            </w:pPr>
          </w:p>
          <w:p w14:paraId="10E58800" w14:textId="77777777" w:rsidR="007660AB" w:rsidRPr="007660AB" w:rsidRDefault="007660AB" w:rsidP="007660AB">
            <w:pPr>
              <w:rPr>
                <w:rFonts w:eastAsiaTheme="minorEastAsia"/>
                <w:i/>
                <w:iCs/>
                <w:color w:val="0000FF"/>
                <w:sz w:val="18"/>
                <w:szCs w:val="18"/>
                <w:lang w:eastAsia="ko-KR"/>
              </w:rPr>
            </w:pPr>
            <w:r w:rsidRPr="007660AB">
              <w:rPr>
                <w:rFonts w:eastAsiaTheme="minorEastAsia"/>
                <w:i/>
                <w:iCs/>
                <w:color w:val="0000FF"/>
                <w:sz w:val="18"/>
                <w:szCs w:val="18"/>
                <w:lang w:eastAsia="ko-KR"/>
              </w:rPr>
              <w:t>This paper proposes to update Solution#7 mainly by resolving the following EN.</w:t>
            </w:r>
          </w:p>
          <w:p w14:paraId="379FBA46" w14:textId="509F2AAF" w:rsidR="007660AB" w:rsidRPr="007660AB" w:rsidRDefault="007660AB" w:rsidP="007660AB">
            <w:pPr>
              <w:ind w:leftChars="147" w:left="294"/>
              <w:rPr>
                <w:rFonts w:eastAsiaTheme="minorEastAsia"/>
                <w:sz w:val="18"/>
                <w:szCs w:val="18"/>
                <w:lang w:eastAsia="ko-KR"/>
              </w:rPr>
            </w:pPr>
            <w:r w:rsidRPr="007660AB">
              <w:rPr>
                <w:rFonts w:eastAsiaTheme="minorEastAsia"/>
                <w:i/>
                <w:iCs/>
                <w:color w:val="FF0000"/>
                <w:sz w:val="18"/>
                <w:szCs w:val="18"/>
                <w:lang w:eastAsia="ko-KR"/>
              </w:rPr>
              <w:t>Editor's note:</w:t>
            </w:r>
            <w:r w:rsidRPr="007660AB">
              <w:rPr>
                <w:rFonts w:eastAsiaTheme="minorEastAsia"/>
                <w:i/>
                <w:iCs/>
                <w:color w:val="FF0000"/>
                <w:sz w:val="18"/>
                <w:szCs w:val="18"/>
                <w:lang w:eastAsia="ko-KR"/>
              </w:rPr>
              <w:tab/>
              <w:t>How the energy control information as assistance information for policy adjustment satisfies the energy consumption threshold is FFS.</w:t>
            </w:r>
          </w:p>
        </w:tc>
        <w:tc>
          <w:tcPr>
            <w:tcW w:w="658" w:type="pct"/>
            <w:tcBorders>
              <w:top w:val="outset" w:sz="6" w:space="0" w:color="000000"/>
              <w:left w:val="outset" w:sz="6" w:space="0" w:color="000000"/>
              <w:bottom w:val="outset" w:sz="6" w:space="0" w:color="000000"/>
              <w:right w:val="outset" w:sz="6" w:space="0" w:color="000000"/>
            </w:tcBorders>
            <w:shd w:val="clear" w:color="auto" w:fill="FFFFFF"/>
          </w:tcPr>
          <w:p w14:paraId="05B9E933" w14:textId="3F6B1DA6" w:rsidR="007660AB" w:rsidRPr="00595A4E" w:rsidRDefault="007660AB" w:rsidP="007660AB">
            <w:pPr>
              <w:rPr>
                <w:rFonts w:eastAsia="Times New Roman"/>
                <w:sz w:val="18"/>
                <w:szCs w:val="18"/>
              </w:rPr>
            </w:pPr>
            <w:r w:rsidRPr="007660AB">
              <w:rPr>
                <w:rFonts w:eastAsia="Times New Roman"/>
                <w:sz w:val="18"/>
                <w:szCs w:val="18"/>
              </w:rPr>
              <w:t>LG Electronics</w:t>
            </w:r>
          </w:p>
        </w:tc>
      </w:tr>
      <w:tr w:rsidR="007660AB" w:rsidRPr="000F74CB" w14:paraId="4A5D6C89" w14:textId="77777777" w:rsidTr="007660AB">
        <w:trPr>
          <w:trHeight w:val="549"/>
        </w:trPr>
        <w:tc>
          <w:tcPr>
            <w:tcW w:w="179" w:type="pct"/>
            <w:tcBorders>
              <w:top w:val="outset" w:sz="6" w:space="0" w:color="000000"/>
              <w:left w:val="outset" w:sz="6" w:space="0" w:color="000000"/>
              <w:bottom w:val="outset" w:sz="6" w:space="0" w:color="000000"/>
              <w:right w:val="outset" w:sz="6" w:space="0" w:color="000000"/>
            </w:tcBorders>
            <w:shd w:val="clear" w:color="auto" w:fill="FFFFFF"/>
            <w:hideMark/>
          </w:tcPr>
          <w:p w14:paraId="0408C880" w14:textId="77777777" w:rsidR="007660AB" w:rsidRPr="00595A4E" w:rsidRDefault="007660AB" w:rsidP="007660AB">
            <w:pPr>
              <w:rPr>
                <w:rFonts w:eastAsia="Times New Roman"/>
                <w:sz w:val="18"/>
                <w:szCs w:val="18"/>
              </w:rPr>
            </w:pPr>
            <w:r w:rsidRPr="00595A4E">
              <w:rPr>
                <w:rFonts w:eastAsia="Times New Roman"/>
                <w:sz w:val="18"/>
                <w:szCs w:val="18"/>
              </w:rPr>
              <w:t>19.4</w:t>
            </w:r>
          </w:p>
        </w:tc>
        <w:tc>
          <w:tcPr>
            <w:tcW w:w="485" w:type="pct"/>
            <w:tcBorders>
              <w:top w:val="outset" w:sz="6" w:space="0" w:color="000000"/>
              <w:left w:val="outset" w:sz="6" w:space="0" w:color="000000"/>
              <w:bottom w:val="outset" w:sz="6" w:space="0" w:color="000000"/>
              <w:right w:val="outset" w:sz="6" w:space="0" w:color="000000"/>
            </w:tcBorders>
            <w:shd w:val="clear" w:color="auto" w:fill="FFFFFF"/>
            <w:hideMark/>
          </w:tcPr>
          <w:p w14:paraId="60008375" w14:textId="683086EC" w:rsidR="007660AB" w:rsidRPr="00595A4E" w:rsidRDefault="007660AB" w:rsidP="007660AB">
            <w:pPr>
              <w:rPr>
                <w:rFonts w:eastAsia="Times New Roman"/>
                <w:sz w:val="18"/>
                <w:szCs w:val="18"/>
              </w:rPr>
            </w:pPr>
            <w:r w:rsidRPr="00595A4E">
              <w:rPr>
                <w:rFonts w:eastAsia="Times New Roman"/>
                <w:b/>
                <w:bCs/>
                <w:sz w:val="18"/>
                <w:szCs w:val="18"/>
              </w:rPr>
              <w:t>S2-2404007</w:t>
            </w:r>
          </w:p>
        </w:tc>
        <w:tc>
          <w:tcPr>
            <w:tcW w:w="284" w:type="pct"/>
            <w:tcBorders>
              <w:top w:val="outset" w:sz="6" w:space="0" w:color="000000"/>
              <w:left w:val="outset" w:sz="6" w:space="0" w:color="000000"/>
              <w:bottom w:val="outset" w:sz="6" w:space="0" w:color="000000"/>
              <w:right w:val="outset" w:sz="6" w:space="0" w:color="000000"/>
            </w:tcBorders>
            <w:shd w:val="clear" w:color="auto" w:fill="FFFFFF"/>
            <w:hideMark/>
          </w:tcPr>
          <w:p w14:paraId="0EBFF8BF" w14:textId="77777777" w:rsidR="007660AB" w:rsidRPr="00595A4E" w:rsidRDefault="007660AB" w:rsidP="007660AB">
            <w:pPr>
              <w:rPr>
                <w:rFonts w:eastAsia="Times New Roman"/>
                <w:sz w:val="18"/>
                <w:szCs w:val="18"/>
              </w:rPr>
            </w:pPr>
            <w:r w:rsidRPr="00595A4E">
              <w:rPr>
                <w:rFonts w:eastAsia="Times New Roman"/>
                <w:sz w:val="18"/>
                <w:szCs w:val="18"/>
              </w:rPr>
              <w:t>P-CR</w:t>
            </w:r>
          </w:p>
        </w:tc>
        <w:tc>
          <w:tcPr>
            <w:tcW w:w="432" w:type="pct"/>
            <w:tcBorders>
              <w:top w:val="outset" w:sz="6" w:space="0" w:color="000000"/>
              <w:left w:val="outset" w:sz="6" w:space="0" w:color="000000"/>
              <w:bottom w:val="outset" w:sz="6" w:space="0" w:color="000000"/>
              <w:right w:val="outset" w:sz="6" w:space="0" w:color="000000"/>
            </w:tcBorders>
            <w:shd w:val="clear" w:color="auto" w:fill="FFFFFF"/>
            <w:hideMark/>
          </w:tcPr>
          <w:p w14:paraId="75B677AC" w14:textId="77777777" w:rsidR="007660AB" w:rsidRPr="00595A4E" w:rsidRDefault="007660AB" w:rsidP="007660AB">
            <w:pPr>
              <w:rPr>
                <w:rFonts w:eastAsia="Times New Roman"/>
                <w:sz w:val="18"/>
                <w:szCs w:val="18"/>
              </w:rPr>
            </w:pPr>
            <w:r w:rsidRPr="00595A4E">
              <w:rPr>
                <w:rFonts w:eastAsia="Times New Roman"/>
                <w:sz w:val="18"/>
                <w:szCs w:val="18"/>
              </w:rPr>
              <w:t>Approval</w:t>
            </w:r>
          </w:p>
        </w:tc>
        <w:tc>
          <w:tcPr>
            <w:tcW w:w="2962" w:type="pct"/>
            <w:tcBorders>
              <w:top w:val="outset" w:sz="6" w:space="0" w:color="000000"/>
              <w:left w:val="outset" w:sz="6" w:space="0" w:color="000000"/>
              <w:bottom w:val="outset" w:sz="6" w:space="0" w:color="000000"/>
              <w:right w:val="outset" w:sz="6" w:space="0" w:color="000000"/>
            </w:tcBorders>
            <w:shd w:val="clear" w:color="auto" w:fill="FFFFFF"/>
            <w:hideMark/>
          </w:tcPr>
          <w:p w14:paraId="532FF4DA" w14:textId="77777777" w:rsidR="007660AB" w:rsidRDefault="007660AB" w:rsidP="007660AB">
            <w:pPr>
              <w:rPr>
                <w:rFonts w:eastAsiaTheme="minorEastAsia"/>
                <w:sz w:val="18"/>
                <w:szCs w:val="18"/>
                <w:lang w:eastAsia="ko-KR"/>
              </w:rPr>
            </w:pPr>
            <w:r w:rsidRPr="00595A4E">
              <w:rPr>
                <w:rFonts w:eastAsia="Times New Roman"/>
                <w:sz w:val="18"/>
                <w:szCs w:val="18"/>
              </w:rPr>
              <w:t>23.700-66: Update on Solution #7: Policy control for network energy saving.</w:t>
            </w:r>
          </w:p>
          <w:p w14:paraId="34F9663E" w14:textId="77777777" w:rsidR="007660AB" w:rsidRDefault="007660AB" w:rsidP="007660AB">
            <w:pPr>
              <w:rPr>
                <w:rFonts w:eastAsiaTheme="minorEastAsia"/>
                <w:sz w:val="18"/>
                <w:szCs w:val="18"/>
                <w:lang w:eastAsia="ko-KR"/>
              </w:rPr>
            </w:pPr>
          </w:p>
          <w:p w14:paraId="058ED4BC" w14:textId="77777777" w:rsidR="007660AB" w:rsidRPr="00C14C3F" w:rsidRDefault="007660AB" w:rsidP="007660AB">
            <w:pPr>
              <w:rPr>
                <w:i/>
                <w:iCs/>
                <w:color w:val="3333FF"/>
                <w:sz w:val="18"/>
                <w:szCs w:val="18"/>
                <w:lang w:val="en-US" w:eastAsia="zh-CN"/>
              </w:rPr>
            </w:pPr>
            <w:r w:rsidRPr="00C14C3F">
              <w:rPr>
                <w:rFonts w:hint="eastAsia"/>
                <w:i/>
                <w:iCs/>
                <w:color w:val="3333FF"/>
                <w:sz w:val="18"/>
                <w:szCs w:val="18"/>
                <w:lang w:val="en-US" w:eastAsia="zh-CN"/>
              </w:rPr>
              <w:t>It is proposed to solve the following Editor</w:t>
            </w:r>
            <w:r w:rsidRPr="00C14C3F">
              <w:rPr>
                <w:i/>
                <w:iCs/>
                <w:color w:val="3333FF"/>
                <w:sz w:val="18"/>
                <w:szCs w:val="18"/>
                <w:lang w:val="en-US" w:eastAsia="zh-CN"/>
              </w:rPr>
              <w:t>’</w:t>
            </w:r>
            <w:r w:rsidRPr="00C14C3F">
              <w:rPr>
                <w:rFonts w:hint="eastAsia"/>
                <w:i/>
                <w:iCs/>
                <w:color w:val="3333FF"/>
                <w:sz w:val="18"/>
                <w:szCs w:val="18"/>
                <w:lang w:val="en-US" w:eastAsia="zh-CN"/>
              </w:rPr>
              <w:t>s notes of Solution #7:</w:t>
            </w:r>
          </w:p>
          <w:p w14:paraId="5383F2AF" w14:textId="77777777" w:rsidR="007660AB" w:rsidRPr="00C14C3F" w:rsidRDefault="007660AB" w:rsidP="007660AB">
            <w:pPr>
              <w:ind w:leftChars="100" w:left="200"/>
              <w:rPr>
                <w:i/>
                <w:iCs/>
                <w:sz w:val="18"/>
                <w:szCs w:val="18"/>
              </w:rPr>
            </w:pPr>
            <w:r w:rsidRPr="00C14C3F">
              <w:rPr>
                <w:i/>
                <w:iCs/>
                <w:color w:val="FF0000"/>
                <w:sz w:val="18"/>
                <w:szCs w:val="18"/>
              </w:rPr>
              <w:t>Editor's note:</w:t>
            </w:r>
            <w:r w:rsidRPr="00C14C3F">
              <w:rPr>
                <w:rFonts w:hint="eastAsia"/>
                <w:i/>
                <w:iCs/>
                <w:color w:val="FF0000"/>
                <w:sz w:val="18"/>
                <w:szCs w:val="18"/>
                <w:lang w:val="en-US" w:eastAsia="zh-CN"/>
              </w:rPr>
              <w:t xml:space="preserve"> </w:t>
            </w:r>
            <w:r w:rsidRPr="00C14C3F">
              <w:rPr>
                <w:i/>
                <w:iCs/>
                <w:color w:val="FF0000"/>
                <w:sz w:val="18"/>
                <w:szCs w:val="18"/>
              </w:rPr>
              <w:t>how the detailed procedure of this information is collected and which information besides data volume and bit rate is collected, is FFS.</w:t>
            </w:r>
          </w:p>
          <w:p w14:paraId="0801FADF" w14:textId="77777777" w:rsidR="007660AB" w:rsidRPr="00C14C3F" w:rsidRDefault="007660AB" w:rsidP="007660AB">
            <w:pPr>
              <w:ind w:leftChars="100" w:left="200"/>
              <w:rPr>
                <w:i/>
                <w:iCs/>
                <w:sz w:val="18"/>
                <w:szCs w:val="18"/>
                <w:lang w:val="en-US" w:eastAsia="zh-CN"/>
              </w:rPr>
            </w:pPr>
            <w:r w:rsidRPr="00C14C3F">
              <w:rPr>
                <w:rFonts w:hint="eastAsia"/>
                <w:i/>
                <w:iCs/>
                <w:color w:val="3333FF"/>
                <w:sz w:val="18"/>
                <w:szCs w:val="18"/>
                <w:lang w:val="en-US" w:eastAsia="zh-CN"/>
              </w:rPr>
              <w:t>The detailed procedure of the energy consumption assistance information collection is described in Solution #1, clause 6.1.3. Therefore, it is proposed to rephrase this Editor</w:t>
            </w:r>
            <w:r w:rsidRPr="00C14C3F">
              <w:rPr>
                <w:i/>
                <w:iCs/>
                <w:color w:val="3333FF"/>
                <w:sz w:val="18"/>
                <w:szCs w:val="18"/>
                <w:lang w:val="en-US" w:eastAsia="zh-CN"/>
              </w:rPr>
              <w:t>’</w:t>
            </w:r>
            <w:r w:rsidRPr="00C14C3F">
              <w:rPr>
                <w:rFonts w:hint="eastAsia"/>
                <w:i/>
                <w:iCs/>
                <w:color w:val="3333FF"/>
                <w:sz w:val="18"/>
                <w:szCs w:val="18"/>
                <w:lang w:val="en-US" w:eastAsia="zh-CN"/>
              </w:rPr>
              <w:t>s note.</w:t>
            </w:r>
          </w:p>
          <w:p w14:paraId="4F01E193" w14:textId="77777777" w:rsidR="007660AB" w:rsidRPr="00C14C3F" w:rsidRDefault="007660AB" w:rsidP="007660AB">
            <w:pPr>
              <w:ind w:leftChars="100" w:left="200"/>
              <w:rPr>
                <w:i/>
                <w:iCs/>
                <w:sz w:val="18"/>
                <w:szCs w:val="18"/>
                <w:lang w:val="en-US" w:eastAsia="zh-CN"/>
              </w:rPr>
            </w:pPr>
            <w:r w:rsidRPr="00C14C3F">
              <w:rPr>
                <w:i/>
                <w:iCs/>
                <w:color w:val="FF0000"/>
                <w:sz w:val="18"/>
                <w:szCs w:val="18"/>
              </w:rPr>
              <w:t>Editor's note:</w:t>
            </w:r>
            <w:r w:rsidRPr="00C14C3F">
              <w:rPr>
                <w:rFonts w:hint="eastAsia"/>
                <w:i/>
                <w:iCs/>
                <w:color w:val="FF0000"/>
                <w:sz w:val="18"/>
                <w:szCs w:val="18"/>
                <w:lang w:val="en-US" w:eastAsia="zh-CN"/>
              </w:rPr>
              <w:t xml:space="preserve"> </w:t>
            </w:r>
            <w:r w:rsidRPr="00C14C3F">
              <w:rPr>
                <w:i/>
                <w:iCs/>
                <w:color w:val="FF0000"/>
                <w:sz w:val="18"/>
                <w:szCs w:val="18"/>
              </w:rPr>
              <w:t>what is this authorization really authorizing. This should be clarified</w:t>
            </w:r>
            <w:r w:rsidRPr="00C14C3F">
              <w:rPr>
                <w:rFonts w:hint="eastAsia"/>
                <w:i/>
                <w:iCs/>
                <w:color w:val="FF0000"/>
                <w:sz w:val="18"/>
                <w:szCs w:val="18"/>
                <w:lang w:val="en-US" w:eastAsia="zh-CN"/>
              </w:rPr>
              <w:t>.</w:t>
            </w:r>
          </w:p>
          <w:p w14:paraId="1637B6D2" w14:textId="77777777" w:rsidR="007660AB" w:rsidRPr="00C14C3F" w:rsidRDefault="007660AB" w:rsidP="007660AB">
            <w:pPr>
              <w:ind w:leftChars="100" w:left="200"/>
              <w:rPr>
                <w:i/>
                <w:iCs/>
                <w:sz w:val="18"/>
                <w:szCs w:val="18"/>
              </w:rPr>
            </w:pPr>
            <w:r w:rsidRPr="00C14C3F">
              <w:rPr>
                <w:i/>
                <w:iCs/>
                <w:color w:val="3333FF"/>
                <w:sz w:val="18"/>
                <w:szCs w:val="18"/>
              </w:rPr>
              <w:t>Energy saving authorization is included in UE subscription, and authorizes 5GC to perform policy modification for energy saving for the UE.</w:t>
            </w:r>
          </w:p>
          <w:p w14:paraId="67636DFA" w14:textId="77777777" w:rsidR="007660AB" w:rsidRPr="00C14C3F" w:rsidRDefault="007660AB" w:rsidP="007660AB">
            <w:pPr>
              <w:ind w:leftChars="100" w:left="200"/>
              <w:rPr>
                <w:i/>
                <w:iCs/>
                <w:color w:val="FF0000"/>
                <w:sz w:val="18"/>
                <w:szCs w:val="18"/>
                <w:lang w:val="en-US" w:eastAsia="zh-CN"/>
              </w:rPr>
            </w:pPr>
            <w:r w:rsidRPr="00C14C3F">
              <w:rPr>
                <w:i/>
                <w:iCs/>
                <w:color w:val="FF0000"/>
                <w:sz w:val="18"/>
                <w:szCs w:val="18"/>
                <w:lang w:val="en-US" w:eastAsia="zh-CN"/>
              </w:rPr>
              <w:t>Editor's note:</w:t>
            </w:r>
            <w:r w:rsidRPr="00C14C3F">
              <w:rPr>
                <w:rFonts w:hint="eastAsia"/>
                <w:i/>
                <w:iCs/>
                <w:color w:val="FF0000"/>
                <w:sz w:val="18"/>
                <w:szCs w:val="18"/>
                <w:lang w:val="en-US" w:eastAsia="zh-CN"/>
              </w:rPr>
              <w:t xml:space="preserve"> </w:t>
            </w:r>
            <w:r w:rsidRPr="00C14C3F">
              <w:rPr>
                <w:i/>
                <w:iCs/>
                <w:color w:val="FF0000"/>
                <w:sz w:val="18"/>
                <w:szCs w:val="18"/>
                <w:lang w:val="en-US" w:eastAsia="zh-CN"/>
              </w:rPr>
              <w:t>How does the AF determine the threshold? Is it a customer or the operator?</w:t>
            </w:r>
          </w:p>
          <w:p w14:paraId="7419FBD7" w14:textId="405DBE89" w:rsidR="007660AB" w:rsidRPr="00C14C3F" w:rsidRDefault="007660AB" w:rsidP="007660AB">
            <w:pPr>
              <w:ind w:leftChars="100" w:left="200"/>
              <w:rPr>
                <w:rFonts w:eastAsiaTheme="minorEastAsia"/>
                <w:sz w:val="18"/>
                <w:szCs w:val="18"/>
                <w:lang w:eastAsia="ko-KR"/>
              </w:rPr>
            </w:pPr>
            <w:r w:rsidRPr="00C14C3F">
              <w:rPr>
                <w:i/>
                <w:iCs/>
                <w:color w:val="3333FF"/>
                <w:sz w:val="18"/>
                <w:szCs w:val="18"/>
              </w:rPr>
              <w:t>The AF </w:t>
            </w:r>
            <w:r w:rsidRPr="00C14C3F">
              <w:rPr>
                <w:rFonts w:hint="eastAsia"/>
                <w:i/>
                <w:iCs/>
                <w:color w:val="3333FF"/>
                <w:sz w:val="18"/>
                <w:szCs w:val="18"/>
                <w:lang w:val="en-US" w:eastAsia="zh-CN"/>
              </w:rPr>
              <w:t xml:space="preserve">may </w:t>
            </w:r>
            <w:r w:rsidRPr="00C14C3F">
              <w:rPr>
                <w:i/>
                <w:iCs/>
                <w:color w:val="3333FF"/>
                <w:sz w:val="18"/>
                <w:szCs w:val="18"/>
              </w:rPr>
              <w:t xml:space="preserve">know the energy related </w:t>
            </w:r>
            <w:r w:rsidRPr="00C14C3F">
              <w:rPr>
                <w:rFonts w:hint="eastAsia"/>
                <w:i/>
                <w:iCs/>
                <w:color w:val="3333FF"/>
                <w:sz w:val="18"/>
                <w:szCs w:val="18"/>
                <w:lang w:val="en-US" w:eastAsia="zh-CN"/>
              </w:rPr>
              <w:t>requirement</w:t>
            </w:r>
            <w:r w:rsidRPr="00C14C3F">
              <w:rPr>
                <w:i/>
                <w:iCs/>
                <w:color w:val="3333FF"/>
                <w:sz w:val="18"/>
                <w:szCs w:val="18"/>
              </w:rPr>
              <w:t xml:space="preserve"> (e.g. the requirement for energy consumption or carbon emission, etc.), and is able to determine the energy consumption threshold.</w:t>
            </w:r>
          </w:p>
        </w:tc>
        <w:tc>
          <w:tcPr>
            <w:tcW w:w="658" w:type="pct"/>
            <w:tcBorders>
              <w:top w:val="outset" w:sz="6" w:space="0" w:color="000000"/>
              <w:left w:val="outset" w:sz="6" w:space="0" w:color="000000"/>
              <w:bottom w:val="outset" w:sz="6" w:space="0" w:color="000000"/>
              <w:right w:val="outset" w:sz="6" w:space="0" w:color="000000"/>
            </w:tcBorders>
            <w:shd w:val="clear" w:color="auto" w:fill="FFFFFF"/>
            <w:hideMark/>
          </w:tcPr>
          <w:p w14:paraId="23DF58C6" w14:textId="77777777" w:rsidR="007660AB" w:rsidRPr="00595A4E" w:rsidRDefault="007660AB" w:rsidP="007660AB">
            <w:pPr>
              <w:rPr>
                <w:rFonts w:eastAsia="Times New Roman"/>
                <w:sz w:val="18"/>
                <w:szCs w:val="18"/>
              </w:rPr>
            </w:pPr>
            <w:r w:rsidRPr="00595A4E">
              <w:rPr>
                <w:rFonts w:eastAsia="Times New Roman"/>
                <w:sz w:val="18"/>
                <w:szCs w:val="18"/>
              </w:rPr>
              <w:t>China Mobile</w:t>
            </w:r>
          </w:p>
        </w:tc>
      </w:tr>
      <w:tr w:rsidR="007660AB" w:rsidRPr="000F74CB" w14:paraId="5376C49F" w14:textId="77777777" w:rsidTr="007660AB">
        <w:tc>
          <w:tcPr>
            <w:tcW w:w="179" w:type="pct"/>
            <w:tcBorders>
              <w:top w:val="outset" w:sz="6" w:space="0" w:color="000000"/>
              <w:left w:val="outset" w:sz="6" w:space="0" w:color="000000"/>
              <w:bottom w:val="outset" w:sz="6" w:space="0" w:color="000000"/>
              <w:right w:val="outset" w:sz="6" w:space="0" w:color="000000"/>
            </w:tcBorders>
            <w:shd w:val="clear" w:color="auto" w:fill="FFFFFF"/>
            <w:hideMark/>
          </w:tcPr>
          <w:p w14:paraId="7D199DFB" w14:textId="77777777" w:rsidR="007660AB" w:rsidRPr="00595A4E" w:rsidRDefault="007660AB" w:rsidP="007660AB">
            <w:pPr>
              <w:rPr>
                <w:rFonts w:eastAsia="Times New Roman"/>
                <w:sz w:val="18"/>
                <w:szCs w:val="18"/>
              </w:rPr>
            </w:pPr>
            <w:r w:rsidRPr="00595A4E">
              <w:rPr>
                <w:rFonts w:eastAsia="Times New Roman"/>
                <w:sz w:val="18"/>
                <w:szCs w:val="18"/>
              </w:rPr>
              <w:t>19.4</w:t>
            </w:r>
          </w:p>
        </w:tc>
        <w:tc>
          <w:tcPr>
            <w:tcW w:w="485" w:type="pct"/>
            <w:tcBorders>
              <w:top w:val="outset" w:sz="6" w:space="0" w:color="000000"/>
              <w:left w:val="outset" w:sz="6" w:space="0" w:color="000000"/>
              <w:bottom w:val="outset" w:sz="6" w:space="0" w:color="000000"/>
              <w:right w:val="outset" w:sz="6" w:space="0" w:color="000000"/>
            </w:tcBorders>
            <w:shd w:val="clear" w:color="auto" w:fill="FFFFFF"/>
            <w:hideMark/>
          </w:tcPr>
          <w:p w14:paraId="5ACE9AB2" w14:textId="2DCD611F" w:rsidR="007660AB" w:rsidRPr="00595A4E" w:rsidRDefault="007660AB" w:rsidP="007660AB">
            <w:pPr>
              <w:rPr>
                <w:rFonts w:eastAsia="Times New Roman"/>
                <w:sz w:val="18"/>
                <w:szCs w:val="18"/>
              </w:rPr>
            </w:pPr>
            <w:r w:rsidRPr="00595A4E">
              <w:rPr>
                <w:rFonts w:eastAsia="Times New Roman"/>
                <w:b/>
                <w:bCs/>
                <w:sz w:val="18"/>
                <w:szCs w:val="18"/>
              </w:rPr>
              <w:t>S2-2404805</w:t>
            </w:r>
          </w:p>
        </w:tc>
        <w:tc>
          <w:tcPr>
            <w:tcW w:w="284" w:type="pct"/>
            <w:tcBorders>
              <w:top w:val="outset" w:sz="6" w:space="0" w:color="000000"/>
              <w:left w:val="outset" w:sz="6" w:space="0" w:color="000000"/>
              <w:bottom w:val="outset" w:sz="6" w:space="0" w:color="000000"/>
              <w:right w:val="outset" w:sz="6" w:space="0" w:color="000000"/>
            </w:tcBorders>
            <w:shd w:val="clear" w:color="auto" w:fill="FFFFFF"/>
            <w:hideMark/>
          </w:tcPr>
          <w:p w14:paraId="431189E3" w14:textId="77777777" w:rsidR="007660AB" w:rsidRPr="00595A4E" w:rsidRDefault="007660AB" w:rsidP="007660AB">
            <w:pPr>
              <w:rPr>
                <w:rFonts w:eastAsia="Times New Roman"/>
                <w:sz w:val="18"/>
                <w:szCs w:val="18"/>
              </w:rPr>
            </w:pPr>
            <w:r w:rsidRPr="00595A4E">
              <w:rPr>
                <w:rFonts w:eastAsia="Times New Roman"/>
                <w:sz w:val="18"/>
                <w:szCs w:val="18"/>
              </w:rPr>
              <w:t>P-CR</w:t>
            </w:r>
          </w:p>
        </w:tc>
        <w:tc>
          <w:tcPr>
            <w:tcW w:w="432" w:type="pct"/>
            <w:tcBorders>
              <w:top w:val="outset" w:sz="6" w:space="0" w:color="000000"/>
              <w:left w:val="outset" w:sz="6" w:space="0" w:color="000000"/>
              <w:bottom w:val="outset" w:sz="6" w:space="0" w:color="000000"/>
              <w:right w:val="outset" w:sz="6" w:space="0" w:color="000000"/>
            </w:tcBorders>
            <w:shd w:val="clear" w:color="auto" w:fill="FFFFFF"/>
            <w:hideMark/>
          </w:tcPr>
          <w:p w14:paraId="12E3A089" w14:textId="77777777" w:rsidR="007660AB" w:rsidRPr="00595A4E" w:rsidRDefault="007660AB" w:rsidP="007660AB">
            <w:pPr>
              <w:rPr>
                <w:rFonts w:eastAsia="Times New Roman"/>
                <w:sz w:val="18"/>
                <w:szCs w:val="18"/>
              </w:rPr>
            </w:pPr>
            <w:r w:rsidRPr="00595A4E">
              <w:rPr>
                <w:rFonts w:eastAsia="Times New Roman"/>
                <w:sz w:val="18"/>
                <w:szCs w:val="18"/>
              </w:rPr>
              <w:t>Approval</w:t>
            </w:r>
          </w:p>
        </w:tc>
        <w:tc>
          <w:tcPr>
            <w:tcW w:w="2962" w:type="pct"/>
            <w:tcBorders>
              <w:top w:val="outset" w:sz="6" w:space="0" w:color="000000"/>
              <w:left w:val="outset" w:sz="6" w:space="0" w:color="000000"/>
              <w:bottom w:val="outset" w:sz="6" w:space="0" w:color="000000"/>
              <w:right w:val="outset" w:sz="6" w:space="0" w:color="000000"/>
            </w:tcBorders>
            <w:shd w:val="clear" w:color="auto" w:fill="FFFFFF"/>
            <w:hideMark/>
          </w:tcPr>
          <w:p w14:paraId="71C3296E" w14:textId="77777777" w:rsidR="007660AB" w:rsidRDefault="007660AB" w:rsidP="007660AB">
            <w:pPr>
              <w:rPr>
                <w:rFonts w:eastAsiaTheme="minorEastAsia"/>
                <w:sz w:val="18"/>
                <w:szCs w:val="18"/>
                <w:lang w:eastAsia="ko-KR"/>
              </w:rPr>
            </w:pPr>
            <w:r w:rsidRPr="00595A4E">
              <w:rPr>
                <w:rFonts w:eastAsia="Times New Roman"/>
                <w:sz w:val="18"/>
                <w:szCs w:val="18"/>
              </w:rPr>
              <w:t>23.700-66: Update of Solution #7: Policy control for network energy saving.</w:t>
            </w:r>
          </w:p>
          <w:p w14:paraId="461A6981" w14:textId="77777777" w:rsidR="007660AB" w:rsidRDefault="007660AB" w:rsidP="007660AB">
            <w:pPr>
              <w:rPr>
                <w:rFonts w:eastAsiaTheme="minorEastAsia"/>
                <w:sz w:val="18"/>
                <w:szCs w:val="18"/>
                <w:lang w:eastAsia="ko-KR"/>
              </w:rPr>
            </w:pPr>
          </w:p>
          <w:p w14:paraId="41925DCB" w14:textId="1E52D3A0" w:rsidR="007660AB" w:rsidRPr="00B01EB8" w:rsidRDefault="007660AB" w:rsidP="007660AB">
            <w:pPr>
              <w:rPr>
                <w:rFonts w:eastAsiaTheme="minorEastAsia"/>
                <w:i/>
                <w:iCs/>
                <w:sz w:val="18"/>
                <w:szCs w:val="18"/>
                <w:lang w:eastAsia="ko-KR"/>
              </w:rPr>
            </w:pPr>
            <w:r w:rsidRPr="00C14C3F">
              <w:rPr>
                <w:rFonts w:eastAsia="Yu Mincho" w:hint="eastAsia"/>
                <w:i/>
                <w:iCs/>
                <w:color w:val="3333FF"/>
                <w:sz w:val="18"/>
                <w:szCs w:val="18"/>
              </w:rPr>
              <w:t>T</w:t>
            </w:r>
            <w:r w:rsidRPr="00C14C3F">
              <w:rPr>
                <w:rFonts w:eastAsia="Yu Mincho"/>
                <w:i/>
                <w:iCs/>
                <w:color w:val="3333FF"/>
                <w:sz w:val="18"/>
                <w:szCs w:val="18"/>
              </w:rPr>
              <w:t xml:space="preserve">his solution proposes to release/deactivate the PDU session for energy efficiency purpose. </w:t>
            </w:r>
            <w:r w:rsidRPr="00C14C3F">
              <w:rPr>
                <w:rFonts w:eastAsia="DengXian"/>
                <w:i/>
                <w:iCs/>
                <w:color w:val="3333FF"/>
                <w:sz w:val="18"/>
                <w:szCs w:val="18"/>
                <w:lang w:eastAsia="zh-CN"/>
              </w:rPr>
              <w:t xml:space="preserve">However this may impact the user experience significantly especially for users with high priority or requiring crucial communication </w:t>
            </w:r>
            <w:r w:rsidRPr="00C14C3F">
              <w:rPr>
                <w:rFonts w:eastAsia="DengXian"/>
                <w:i/>
                <w:iCs/>
                <w:color w:val="3333FF"/>
                <w:sz w:val="18"/>
                <w:szCs w:val="18"/>
                <w:lang w:eastAsia="zh-CN"/>
              </w:rPr>
              <w:lastRenderedPageBreak/>
              <w:t>service. The network should check whether the release/deactivation of PDU session for energy efficiency purpose is appropriate or not.</w:t>
            </w:r>
          </w:p>
        </w:tc>
        <w:tc>
          <w:tcPr>
            <w:tcW w:w="658" w:type="pct"/>
            <w:tcBorders>
              <w:top w:val="outset" w:sz="6" w:space="0" w:color="000000"/>
              <w:left w:val="outset" w:sz="6" w:space="0" w:color="000000"/>
              <w:bottom w:val="outset" w:sz="6" w:space="0" w:color="000000"/>
              <w:right w:val="outset" w:sz="6" w:space="0" w:color="000000"/>
            </w:tcBorders>
            <w:shd w:val="clear" w:color="auto" w:fill="FFFFFF"/>
            <w:hideMark/>
          </w:tcPr>
          <w:p w14:paraId="27250D2A" w14:textId="77777777" w:rsidR="007660AB" w:rsidRPr="00595A4E" w:rsidRDefault="007660AB" w:rsidP="007660AB">
            <w:pPr>
              <w:rPr>
                <w:rFonts w:eastAsia="Times New Roman"/>
                <w:sz w:val="18"/>
                <w:szCs w:val="18"/>
              </w:rPr>
            </w:pPr>
            <w:r w:rsidRPr="00595A4E">
              <w:rPr>
                <w:rFonts w:eastAsia="Times New Roman"/>
                <w:sz w:val="18"/>
                <w:szCs w:val="18"/>
              </w:rPr>
              <w:lastRenderedPageBreak/>
              <w:t>Toyota Motor Corporation</w:t>
            </w:r>
          </w:p>
        </w:tc>
      </w:tr>
    </w:tbl>
    <w:p w14:paraId="4E37B1BC" w14:textId="77777777" w:rsidR="00D025DB" w:rsidRDefault="00D025DB" w:rsidP="003E5F50">
      <w:pPr>
        <w:jc w:val="both"/>
        <w:rPr>
          <w:lang w:eastAsia="ko-KR"/>
        </w:rPr>
      </w:pPr>
    </w:p>
    <w:p w14:paraId="4289731F" w14:textId="77777777" w:rsidR="007660AB" w:rsidRPr="00DA6325" w:rsidRDefault="007660AB" w:rsidP="007660AB">
      <w:pPr>
        <w:pStyle w:val="B1"/>
        <w:ind w:left="0" w:firstLine="0"/>
        <w:rPr>
          <w:lang w:eastAsia="ko-KR"/>
        </w:rPr>
      </w:pPr>
    </w:p>
    <w:p w14:paraId="2E124833" w14:textId="77777777" w:rsidR="007660AB" w:rsidRDefault="007660AB" w:rsidP="007660AB">
      <w:pPr>
        <w:pStyle w:val="1"/>
        <w:jc w:val="both"/>
      </w:pPr>
      <w:r>
        <w:t>Proposal</w:t>
      </w:r>
    </w:p>
    <w:p w14:paraId="0E68A180" w14:textId="77777777" w:rsidR="007660AB" w:rsidRDefault="007660AB" w:rsidP="007660AB">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66</w:t>
      </w:r>
      <w:r w:rsidRPr="00C00533">
        <w:rPr>
          <w:lang w:eastAsia="zh-CN"/>
        </w:rPr>
        <w:t>.</w:t>
      </w:r>
    </w:p>
    <w:p w14:paraId="594FE633" w14:textId="77777777" w:rsidR="0062390E" w:rsidRPr="007660AB"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098A779F" w14:textId="77777777" w:rsidR="00CA0630" w:rsidRDefault="00CA0630" w:rsidP="00CA0630">
      <w:pPr>
        <w:pStyle w:val="2"/>
        <w:rPr>
          <w:lang w:val="en-US"/>
        </w:rPr>
      </w:pPr>
      <w:bookmarkStart w:id="0" w:name="_Toc157674345"/>
      <w:bookmarkStart w:id="1" w:name="_Toc157682268"/>
      <w:r>
        <w:rPr>
          <w:lang w:val="en-US" w:eastAsia="zh-CN"/>
        </w:rPr>
        <w:t>6</w:t>
      </w:r>
      <w:r>
        <w:t>.7</w:t>
      </w:r>
      <w:r>
        <w:tab/>
      </w:r>
      <w:r>
        <w:rPr>
          <w:lang w:val="en-US" w:eastAsia="zh-CN"/>
        </w:rPr>
        <w:t>Solution</w:t>
      </w:r>
      <w:r>
        <w:t xml:space="preserve"> #7:</w:t>
      </w:r>
      <w:r>
        <w:rPr>
          <w:lang w:val="en-US" w:eastAsia="zh-CN"/>
        </w:rPr>
        <w:t xml:space="preserve"> Policy control for network energy saving</w:t>
      </w:r>
      <w:bookmarkEnd w:id="0"/>
      <w:bookmarkEnd w:id="1"/>
    </w:p>
    <w:p w14:paraId="201BCFBA" w14:textId="77777777" w:rsidR="00CA0630" w:rsidRDefault="00CA0630" w:rsidP="00CA0630">
      <w:pPr>
        <w:pStyle w:val="30"/>
      </w:pPr>
      <w:bookmarkStart w:id="2" w:name="_Toc157674346"/>
      <w:bookmarkStart w:id="3" w:name="_Toc157682269"/>
      <w:r>
        <w:t>6.7.1</w:t>
      </w:r>
      <w:r>
        <w:tab/>
        <w:t>Key Issue mapping</w:t>
      </w:r>
      <w:bookmarkEnd w:id="2"/>
      <w:bookmarkEnd w:id="3"/>
    </w:p>
    <w:p w14:paraId="65FCD88D" w14:textId="77777777" w:rsidR="00CA0630" w:rsidRDefault="00CA0630" w:rsidP="00CA0630">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w:t>
      </w:r>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r>
        <w:rPr>
          <w:rFonts w:eastAsia="SimSun"/>
          <w:lang w:val="en-US" w:eastAsia="zh-CN"/>
        </w:rPr>
        <w:t xml:space="preserve">. </w:t>
      </w:r>
      <w:r>
        <w:rPr>
          <w:lang w:val="en-US" w:eastAsia="zh-CN"/>
        </w:rPr>
        <w:t>This solution addresses the following issues of KI#2</w:t>
      </w:r>
      <w:r>
        <w:rPr>
          <w:lang w:eastAsia="zh-CN"/>
        </w:rPr>
        <w:t>:</w:t>
      </w:r>
    </w:p>
    <w:p w14:paraId="300C8C17" w14:textId="77777777" w:rsidR="00CA0630" w:rsidRDefault="00CA0630" w:rsidP="00CA0630">
      <w:pPr>
        <w:pStyle w:val="B1"/>
        <w:rPr>
          <w:lang w:eastAsia="zh-CN"/>
        </w:rPr>
      </w:pPr>
      <w:r w:rsidRPr="006E1308">
        <w:t>-</w:t>
      </w:r>
      <w:r w:rsidRPr="006E1308">
        <w:tab/>
        <w:t>Whether and how to enhance the existing subscription and policy control framework to support energy related information as service criteria, including:</w:t>
      </w:r>
    </w:p>
    <w:p w14:paraId="6C67134A" w14:textId="77777777" w:rsidR="00CA0630" w:rsidRDefault="00CA0630" w:rsidP="00CA0630">
      <w:pPr>
        <w:pStyle w:val="B2"/>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495BDBEB" w14:textId="77777777" w:rsidR="00CA0630" w:rsidRDefault="00CA0630" w:rsidP="00CA0630">
      <w:pPr>
        <w:pStyle w:val="B3"/>
        <w:rPr>
          <w:lang w:val="en-US" w:eastAsia="zh-CN"/>
        </w:rPr>
      </w:pPr>
      <w:r>
        <w:rPr>
          <w:lang w:val="en-US" w:eastAsia="zh-CN"/>
        </w:rPr>
        <w:t>-</w:t>
      </w:r>
      <w:r>
        <w:rPr>
          <w:lang w:val="en-US" w:eastAsia="zh-CN"/>
        </w:rPr>
        <w:tab/>
        <w:t>Answer: Energy saving authorization information is added in UE subscription information, authorizing enforcement of energy related policies. Energy consumption threshold may also be included in subscription information to limit the maximum energy consumption.</w:t>
      </w:r>
    </w:p>
    <w:p w14:paraId="64109EB6" w14:textId="77777777" w:rsidR="00CA0630" w:rsidRDefault="00CA0630" w:rsidP="00CA0630">
      <w:pPr>
        <w:pStyle w:val="B2"/>
        <w:rPr>
          <w:lang w:eastAsia="zh-CN"/>
        </w:rPr>
      </w:pPr>
      <w:r>
        <w:rPr>
          <w:lang w:eastAsia="zh-CN"/>
        </w:rPr>
        <w:t>-</w:t>
      </w:r>
      <w:r>
        <w:rPr>
          <w:lang w:eastAsia="zh-CN"/>
        </w:rPr>
        <w:tab/>
        <w:t>Whether and what new energy related policies are to be defined, and how to perform energy related policy control, e.g. to determine, provision and enforce energy related policies.</w:t>
      </w:r>
    </w:p>
    <w:p w14:paraId="6CA58BE0" w14:textId="74F570F4" w:rsidR="00CA0630" w:rsidRDefault="00CA0630" w:rsidP="00CA0630">
      <w:pPr>
        <w:pStyle w:val="B3"/>
        <w:rPr>
          <w:lang w:val="en-US" w:eastAsia="zh-CN"/>
        </w:rPr>
      </w:pPr>
      <w:r>
        <w:rPr>
          <w:lang w:val="en-US" w:eastAsia="zh-CN"/>
        </w:rPr>
        <w:t>-</w:t>
      </w:r>
      <w:r>
        <w:rPr>
          <w:lang w:val="en-US" w:eastAsia="zh-CN"/>
        </w:rPr>
        <w:tab/>
        <w:t>Answer: This solution re-uses existing AM policy and SM policy and reuses the create/update procedures of the policies, and PDU session release</w:t>
      </w:r>
      <w:ins w:id="4" w:author="LaeYoung (LG Electronics)" w:date="2024-02-06T19:24:00Z">
        <w:r w:rsidR="00955510">
          <w:rPr>
            <w:lang w:val="en-US" w:eastAsia="zh-CN"/>
          </w:rPr>
          <w:t xml:space="preserve"> or deactivation</w:t>
        </w:r>
      </w:ins>
      <w:r>
        <w:rPr>
          <w:lang w:val="en-US" w:eastAsia="zh-CN"/>
        </w:rPr>
        <w:t xml:space="preserve"> information as new SM policy parameter.</w:t>
      </w:r>
    </w:p>
    <w:p w14:paraId="25F3EF76" w14:textId="77777777" w:rsidR="00CA0630" w:rsidRDefault="00CA0630" w:rsidP="00CA0630">
      <w:pPr>
        <w:pStyle w:val="B2"/>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1A3648AD" w14:textId="77777777" w:rsidR="00CA0630" w:rsidRDefault="00CA0630" w:rsidP="00CA0630">
      <w:pPr>
        <w:pStyle w:val="B3"/>
        <w:rPr>
          <w:lang w:val="en-US" w:eastAsia="zh-CN"/>
        </w:rPr>
      </w:pPr>
      <w:r>
        <w:rPr>
          <w:lang w:val="en-US" w:eastAsia="zh-CN"/>
        </w:rPr>
        <w:t>-</w:t>
      </w:r>
      <w:r>
        <w:rPr>
          <w:lang w:val="en-US" w:eastAsia="zh-CN"/>
        </w:rPr>
        <w:tab/>
        <w:t>Answer: Energy policy control is performed at UE granularity or PDU session granularity in this solution.</w:t>
      </w:r>
    </w:p>
    <w:p w14:paraId="2F8EE147" w14:textId="77777777" w:rsidR="00CA0630" w:rsidRDefault="00CA0630" w:rsidP="00CA0630">
      <w:pPr>
        <w:pStyle w:val="B2"/>
        <w:rPr>
          <w:lang w:eastAsia="zh-CN"/>
        </w:rPr>
      </w:pPr>
      <w:r>
        <w:rPr>
          <w:lang w:eastAsia="zh-CN"/>
        </w:rPr>
        <w:t>-</w:t>
      </w:r>
      <w:r>
        <w:rPr>
          <w:lang w:eastAsia="zh-CN"/>
        </w:rPr>
        <w:tab/>
        <w:t>What network energy related information is required for subscription and policy control and how it is obtained.</w:t>
      </w:r>
    </w:p>
    <w:p w14:paraId="17651EC3" w14:textId="77777777" w:rsidR="00CA0630" w:rsidRDefault="00CA0630" w:rsidP="00CA0630">
      <w:pPr>
        <w:pStyle w:val="B3"/>
        <w:rPr>
          <w:lang w:val="en-US" w:eastAsia="zh-CN"/>
        </w:rPr>
      </w:pPr>
      <w:r>
        <w:rPr>
          <w:lang w:val="en-US" w:eastAsia="zh-CN"/>
        </w:rPr>
        <w:t>-</w:t>
      </w:r>
      <w:r>
        <w:rPr>
          <w:lang w:val="en-US" w:eastAsia="zh-CN"/>
        </w:rPr>
        <w:tab/>
        <w:t xml:space="preserve">Answer: Energy consumption threshold and </w:t>
      </w:r>
      <w:r>
        <w:rPr>
          <w:rFonts w:eastAsia="SimSun"/>
          <w:lang w:val="en-US" w:eastAsia="zh-CN"/>
        </w:rPr>
        <w:t>energy consumption assistance information</w:t>
      </w:r>
      <w:r>
        <w:rPr>
          <w:lang w:val="en-US" w:eastAsia="zh-CN"/>
        </w:rPr>
        <w:t xml:space="preserve"> is required. The energy consumption threshold is provided by AF or UDM, and the </w:t>
      </w:r>
      <w:r>
        <w:rPr>
          <w:rFonts w:eastAsia="SimSun"/>
          <w:lang w:val="en-US" w:eastAsia="zh-CN"/>
        </w:rPr>
        <w:t>energy consumption assistance information</w:t>
      </w:r>
      <w:r>
        <w:rPr>
          <w:lang w:val="en-US" w:eastAsia="zh-CN"/>
        </w:rPr>
        <w:t xml:space="preserve"> is collected from 5GC NFs and/or OAM.</w:t>
      </w:r>
    </w:p>
    <w:p w14:paraId="1D59DAA3" w14:textId="77777777" w:rsidR="00CA0630" w:rsidRDefault="00CA0630" w:rsidP="00CA0630">
      <w:pPr>
        <w:pStyle w:val="30"/>
      </w:pPr>
      <w:bookmarkStart w:id="5" w:name="_Toc157674347"/>
      <w:bookmarkStart w:id="6" w:name="_Toc157682270"/>
      <w:r>
        <w:t>6.7.2</w:t>
      </w:r>
      <w:r>
        <w:tab/>
        <w:t>Functional Description</w:t>
      </w:r>
      <w:bookmarkEnd w:id="5"/>
      <w:bookmarkEnd w:id="6"/>
    </w:p>
    <w:p w14:paraId="1B2550BF" w14:textId="77777777" w:rsidR="00CA0630" w:rsidRDefault="00CA0630" w:rsidP="00CA0630">
      <w:r>
        <w:t>The architecture of this solution is described as Figure 6.7.2-1.</w:t>
      </w:r>
    </w:p>
    <w:p w14:paraId="01976557" w14:textId="77777777" w:rsidR="00CA0630" w:rsidRDefault="00CA0630" w:rsidP="00CA0630">
      <w:pPr>
        <w:pStyle w:val="TH"/>
      </w:pPr>
      <w:r>
        <w:object w:dxaOrig="8789" w:dyaOrig="5668" w14:anchorId="18F53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80.9pt" o:ole="">
            <v:imagedata r:id="rId8" o:title=""/>
          </v:shape>
          <o:OLEObject Type="Embed" ProgID="Word.Picture.8" ShapeID="_x0000_i1025" DrawAspect="Content" ObjectID="_1777475172" r:id="rId9"/>
        </w:object>
      </w:r>
    </w:p>
    <w:p w14:paraId="281765B1" w14:textId="77777777" w:rsidR="00CA0630" w:rsidRDefault="00CA0630" w:rsidP="00CA0630">
      <w:pPr>
        <w:pStyle w:val="TF"/>
        <w:rPr>
          <w:lang w:val="en-US" w:eastAsia="zh-CN"/>
        </w:rPr>
      </w:pPr>
      <w:r>
        <w:rPr>
          <w:lang w:val="en-US" w:eastAsia="zh-CN"/>
        </w:rPr>
        <w:t>Figure 6.7.2-1: Architecture assumption</w:t>
      </w:r>
    </w:p>
    <w:p w14:paraId="24A4FBCA" w14:textId="77777777" w:rsidR="00CA0630" w:rsidRDefault="00CA0630" w:rsidP="00CA0630">
      <w:pPr>
        <w:rPr>
          <w:lang w:eastAsia="zh-CN"/>
        </w:rPr>
      </w:pPr>
      <w:r>
        <w:rPr>
          <w:lang w:val="en-US" w:eastAsia="zh-CN"/>
        </w:rPr>
        <w:t>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 is introduced. </w:t>
      </w:r>
      <w:r>
        <w:rPr>
          <w:lang w:val="en-US" w:eastAsia="zh-CN"/>
        </w:rPr>
        <w:t>The EECF includes at least the following functionality</w:t>
      </w:r>
      <w:r>
        <w:rPr>
          <w:lang w:eastAsia="zh-CN"/>
        </w:rPr>
        <w:t>:</w:t>
      </w:r>
    </w:p>
    <w:p w14:paraId="685C341B" w14:textId="7649EDAF" w:rsidR="00CA0630" w:rsidRDefault="00CA0630" w:rsidP="00CA0630">
      <w:pPr>
        <w:pStyle w:val="B1"/>
        <w:rPr>
          <w:lang w:eastAsia="zh-CN"/>
        </w:rPr>
      </w:pPr>
      <w:r>
        <w:t>-</w:t>
      </w:r>
      <w:r>
        <w:tab/>
      </w:r>
      <w:r>
        <w:rPr>
          <w:lang w:val="en-US" w:eastAsia="zh-CN"/>
        </w:rPr>
        <w:t xml:space="preserve">Collecting of the energy </w:t>
      </w:r>
      <w:ins w:id="7" w:author="S2-2404007 (China Mobile)" w:date="2024-04-12T11:14:00Z">
        <w:r w:rsidR="00595A4E">
          <w:rPr>
            <w:rFonts w:hint="eastAsia"/>
            <w:lang w:val="en-US" w:eastAsia="ko-KR"/>
          </w:rPr>
          <w:t>related</w:t>
        </w:r>
      </w:ins>
      <w:del w:id="8" w:author="S2-2404007 (China Mobile)" w:date="2024-04-12T11:15:00Z">
        <w:r w:rsidDel="00595A4E">
          <w:rPr>
            <w:lang w:val="en-US" w:eastAsia="zh-CN"/>
          </w:rPr>
          <w:delText>consumption assistance</w:delText>
        </w:r>
      </w:del>
      <w:r>
        <w:rPr>
          <w:lang w:val="en-US" w:eastAsia="zh-CN"/>
        </w:rPr>
        <w:t xml:space="preserve"> information</w:t>
      </w:r>
      <w:r>
        <w:rPr>
          <w:rFonts w:eastAsia="SimSun"/>
          <w:lang w:val="en-US" w:eastAsia="zh-CN"/>
        </w:rPr>
        <w:t xml:space="preserve"> (</w:t>
      </w:r>
      <w:r>
        <w:rPr>
          <w:lang w:val="en-US" w:eastAsia="zh-CN"/>
        </w:rPr>
        <w:t>e.g. data volume, bit rate, etc.</w:t>
      </w:r>
      <w:r>
        <w:rPr>
          <w:rFonts w:eastAsia="SimSun"/>
          <w:lang w:val="en-US" w:eastAsia="zh-CN"/>
        </w:rPr>
        <w:t>)</w:t>
      </w:r>
      <w:r>
        <w:rPr>
          <w:lang w:val="en-US" w:eastAsia="zh-CN"/>
        </w:rPr>
        <w:t xml:space="preserve"> per UE or per PDU session from other 5GS NFs</w:t>
      </w:r>
      <w:r>
        <w:rPr>
          <w:lang w:eastAsia="zh-CN"/>
        </w:rPr>
        <w:t>.</w:t>
      </w:r>
      <w:ins w:id="9" w:author="S2-2404007 (China Mobile)" w:date="2024-04-12T11:15:00Z">
        <w:r w:rsidR="00595A4E" w:rsidRPr="00595A4E">
          <w:rPr>
            <w:rFonts w:hint="eastAsia"/>
            <w:lang w:val="en-US" w:eastAsia="zh-CN"/>
          </w:rPr>
          <w:t xml:space="preserve"> </w:t>
        </w:r>
        <w:r w:rsidR="00595A4E">
          <w:rPr>
            <w:rFonts w:hint="eastAsia"/>
            <w:lang w:val="en-US" w:eastAsia="zh-CN"/>
          </w:rPr>
          <w:t xml:space="preserve">The detailed procedure of </w:t>
        </w:r>
        <w:r w:rsidR="00595A4E">
          <w:rPr>
            <w:lang w:val="en-US" w:eastAsia="zh-CN"/>
          </w:rPr>
          <w:t xml:space="preserve">the energy </w:t>
        </w:r>
        <w:r w:rsidR="00595A4E">
          <w:rPr>
            <w:rFonts w:hint="eastAsia"/>
            <w:lang w:val="en-US" w:eastAsia="zh-CN"/>
          </w:rPr>
          <w:t>related</w:t>
        </w:r>
        <w:r w:rsidR="00595A4E">
          <w:rPr>
            <w:lang w:val="en-US" w:eastAsia="zh-CN"/>
          </w:rPr>
          <w:t xml:space="preserve"> information</w:t>
        </w:r>
        <w:r w:rsidR="00595A4E">
          <w:rPr>
            <w:rFonts w:hint="eastAsia"/>
            <w:lang w:val="en-US" w:eastAsia="zh-CN"/>
          </w:rPr>
          <w:t xml:space="preserve"> collection is described in Solution #1, clause 6.1.3.</w:t>
        </w:r>
      </w:ins>
    </w:p>
    <w:p w14:paraId="3447EF73" w14:textId="57EF1B36" w:rsidR="00CA0630" w:rsidRDefault="00CA0630" w:rsidP="00CA0630">
      <w:pPr>
        <w:pStyle w:val="EditorsNote"/>
        <w:ind w:left="1559" w:hanging="1276"/>
        <w:rPr>
          <w:lang w:eastAsia="zh-CN"/>
        </w:rPr>
      </w:pPr>
      <w:del w:id="10" w:author="S2-2404007 (China Mobile)" w:date="2024-04-12T11:15:00Z">
        <w:r w:rsidRPr="006E1308" w:rsidDel="00595A4E">
          <w:rPr>
            <w:lang w:eastAsia="zh-CN"/>
          </w:rPr>
          <w:delText>Editor's note:</w:delText>
        </w:r>
        <w:r w:rsidRPr="006E1308" w:rsidDel="00595A4E">
          <w:rPr>
            <w:lang w:eastAsia="zh-CN"/>
          </w:rPr>
          <w:tab/>
          <w:delText>how the detailed procedure of this information is collected and which information besides data volume and bit rate is collected, is FFS.</w:delText>
        </w:r>
      </w:del>
    </w:p>
    <w:p w14:paraId="46B9E5B2" w14:textId="74F9DB51" w:rsidR="00CA0630" w:rsidRDefault="00CA0630" w:rsidP="00CA0630">
      <w:pPr>
        <w:pStyle w:val="B1"/>
        <w:rPr>
          <w:lang w:eastAsia="zh-CN"/>
        </w:rPr>
      </w:pPr>
      <w:r>
        <w:t>-</w:t>
      </w:r>
      <w:r>
        <w:tab/>
      </w:r>
      <w:r>
        <w:rPr>
          <w:lang w:val="en-US" w:eastAsia="zh-CN"/>
        </w:rPr>
        <w:t xml:space="preserve">Obtaining energy </w:t>
      </w:r>
      <w:ins w:id="11" w:author="S2-2404007 (China Mobile)" w:date="2024-04-12T11:15:00Z">
        <w:r w:rsidR="00595A4E">
          <w:rPr>
            <w:rFonts w:hint="eastAsia"/>
            <w:lang w:val="en-US" w:eastAsia="ko-KR"/>
          </w:rPr>
          <w:t>related</w:t>
        </w:r>
      </w:ins>
      <w:del w:id="12" w:author="S2-2404007 (China Mobile)" w:date="2024-04-12T11:15:00Z">
        <w:r w:rsidDel="00595A4E">
          <w:rPr>
            <w:lang w:val="en-US" w:eastAsia="zh-CN"/>
          </w:rPr>
          <w:delText>consumption</w:delText>
        </w:r>
      </w:del>
      <w:r>
        <w:rPr>
          <w:lang w:val="en-US" w:eastAsia="zh-CN"/>
        </w:rPr>
        <w:t xml:space="preserve"> information (can include ratio of renewable energy and carbon emission information when available) from OAM</w:t>
      </w:r>
      <w:r>
        <w:rPr>
          <w:lang w:eastAsia="zh-CN"/>
        </w:rPr>
        <w:t>.</w:t>
      </w:r>
    </w:p>
    <w:p w14:paraId="64ADAC1D" w14:textId="6BFCE70B" w:rsidR="00CA0630" w:rsidRDefault="00CA0630" w:rsidP="00CA0630">
      <w:pPr>
        <w:pStyle w:val="B1"/>
        <w:rPr>
          <w:lang w:val="en-US" w:eastAsia="zh-CN"/>
        </w:rPr>
      </w:pPr>
      <w:r>
        <w:rPr>
          <w:lang w:val="en-US" w:eastAsia="zh-CN"/>
        </w:rPr>
        <w:t>-</w:t>
      </w:r>
      <w:r>
        <w:rPr>
          <w:lang w:val="en-US" w:eastAsia="zh-CN"/>
        </w:rPr>
        <w:tab/>
        <w:t>Obtaining energy saving authorization information and energy consumption threshold via UE subscription.</w:t>
      </w:r>
      <w:ins w:id="13" w:author="S2-2404007 (China Mobile)" w:date="2024-04-12T11:15:00Z">
        <w:r w:rsidR="00595A4E" w:rsidRPr="00595A4E">
          <w:rPr>
            <w:rFonts w:hint="eastAsia"/>
            <w:lang w:val="en-US" w:eastAsia="zh-CN"/>
          </w:rPr>
          <w:t xml:space="preserve"> </w:t>
        </w:r>
        <w:r w:rsidR="00595A4E">
          <w:rPr>
            <w:rFonts w:hint="eastAsia"/>
            <w:lang w:val="en-US" w:eastAsia="zh-CN"/>
          </w:rPr>
          <w:t>The e</w:t>
        </w:r>
        <w:r w:rsidR="00595A4E">
          <w:t>nergy saving authorization is to</w:t>
        </w:r>
        <w:r w:rsidR="00595A4E">
          <w:rPr>
            <w:rFonts w:hint="eastAsia"/>
            <w:lang w:val="en-US" w:eastAsia="zh-CN"/>
          </w:rPr>
          <w:t xml:space="preserve"> allow the PCF to</w:t>
        </w:r>
        <w:r w:rsidR="00595A4E">
          <w:t xml:space="preserve"> perform policy modification for energy saving for the UE.</w:t>
        </w:r>
        <w:r w:rsidR="00595A4E">
          <w:rPr>
            <w:rFonts w:hint="eastAsia"/>
            <w:lang w:eastAsia="ko-KR"/>
          </w:rPr>
          <w:t xml:space="preserve"> </w:t>
        </w:r>
        <w:r w:rsidR="00595A4E">
          <w:rPr>
            <w:rFonts w:hint="eastAsia"/>
            <w:lang w:val="en-US" w:eastAsia="zh-CN"/>
          </w:rPr>
          <w:t xml:space="preserve">The </w:t>
        </w:r>
        <w:r w:rsidR="00595A4E">
          <w:rPr>
            <w:lang w:val="en-US" w:eastAsia="zh-CN"/>
          </w:rPr>
          <w:t>energy consumption threshold</w:t>
        </w:r>
        <w:r w:rsidR="00595A4E">
          <w:rPr>
            <w:rFonts w:hint="eastAsia"/>
            <w:lang w:val="en-US" w:eastAsia="zh-CN"/>
          </w:rPr>
          <w:t xml:space="preserve"> is used by EECF to decide whether to trigger PCF to do the policy modification.</w:t>
        </w:r>
      </w:ins>
    </w:p>
    <w:p w14:paraId="75B0B531" w14:textId="5B097C43" w:rsidR="00CA0630" w:rsidRPr="00CA0630" w:rsidRDefault="00CA0630" w:rsidP="00CA0630">
      <w:pPr>
        <w:pStyle w:val="EditorsNote"/>
        <w:ind w:left="1559" w:hanging="1276"/>
        <w:rPr>
          <w:lang w:eastAsia="zh-CN"/>
        </w:rPr>
      </w:pPr>
      <w:del w:id="14" w:author="S2-2404007 (China Mobile)" w:date="2024-04-12T11:16:00Z">
        <w:r w:rsidRPr="006E1308" w:rsidDel="00595A4E">
          <w:rPr>
            <w:lang w:eastAsia="zh-CN"/>
          </w:rPr>
          <w:delText>Editor's note:</w:delText>
        </w:r>
        <w:r w:rsidRPr="006E1308" w:rsidDel="00595A4E">
          <w:rPr>
            <w:lang w:eastAsia="zh-CN"/>
          </w:rPr>
          <w:tab/>
          <w:delText>what is this authorization really authorizing. This should be clarified.</w:delText>
        </w:r>
      </w:del>
    </w:p>
    <w:p w14:paraId="1723FEC8" w14:textId="77777777" w:rsidR="00CA0630" w:rsidRDefault="00CA0630" w:rsidP="00CA0630">
      <w:pPr>
        <w:pStyle w:val="B1"/>
        <w:rPr>
          <w:rFonts w:eastAsia="SimSun"/>
          <w:lang w:val="en-US" w:eastAsia="zh-CN"/>
        </w:rPr>
      </w:pPr>
      <w:r>
        <w:rPr>
          <w:rFonts w:eastAsia="SimSun"/>
          <w:lang w:val="en-US" w:eastAsia="zh-CN"/>
        </w:rPr>
        <w:t>-</w:t>
      </w:r>
      <w:r>
        <w:rPr>
          <w:rFonts w:eastAsia="SimSun"/>
          <w:lang w:val="en-US" w:eastAsia="zh-CN"/>
        </w:rPr>
        <w:tab/>
      </w:r>
      <w:r>
        <w:rPr>
          <w:lang w:val="en-US" w:eastAsia="zh-CN"/>
        </w:rPr>
        <w:t>Generating and sending energy control information to the PCF as assistance information for policy adjustment for energy saving</w:t>
      </w:r>
      <w:r>
        <w:rPr>
          <w:rFonts w:eastAsia="SimSun"/>
          <w:lang w:val="en-US" w:eastAsia="zh-CN"/>
        </w:rPr>
        <w:t>.</w:t>
      </w:r>
    </w:p>
    <w:p w14:paraId="5AF1FA5F" w14:textId="77777777" w:rsidR="00CA0630" w:rsidRDefault="00CA0630" w:rsidP="00CA0630">
      <w:pPr>
        <w:rPr>
          <w:rFonts w:eastAsia="DengXian"/>
          <w:lang w:val="en-US" w:eastAsia="zh-CN"/>
        </w:rPr>
      </w:pPr>
      <w:r>
        <w:rPr>
          <w:lang w:val="en-US" w:eastAsia="zh-CN"/>
        </w:rPr>
        <w:t>This solution performs energy saving in UE or PDU session granularity, by adjusting the AM policy and SM policy. The following existing or new parameters of AM policy or SM policy are to be sent or updated for energy saving consideration:</w:t>
      </w:r>
    </w:p>
    <w:p w14:paraId="101F05CD" w14:textId="77777777" w:rsidR="00CA0630" w:rsidRDefault="00CA0630" w:rsidP="00CA0630">
      <w:pPr>
        <w:rPr>
          <w:lang w:val="en-US" w:eastAsia="zh-CN"/>
        </w:rPr>
      </w:pPr>
      <w:r>
        <w:rPr>
          <w:lang w:val="en-US" w:eastAsia="zh-CN"/>
        </w:rPr>
        <w:t>For AM policy:</w:t>
      </w:r>
    </w:p>
    <w:p w14:paraId="112E438C" w14:textId="0C516B3C" w:rsidR="00CA0630" w:rsidRDefault="00CA0630" w:rsidP="00CA0630">
      <w:pPr>
        <w:pStyle w:val="B1"/>
        <w:rPr>
          <w:lang w:val="en-US" w:eastAsia="zh-CN"/>
        </w:rPr>
      </w:pPr>
      <w:r>
        <w:rPr>
          <w:lang w:val="en-US" w:eastAsia="zh-CN"/>
        </w:rPr>
        <w:t>-</w:t>
      </w:r>
      <w:r>
        <w:rPr>
          <w:lang w:val="en-US" w:eastAsia="zh-CN"/>
        </w:rPr>
        <w:tab/>
        <w:t xml:space="preserve">UE-AMBR: Setting lower UE-AMBR limits the bit rate per UE granularity, </w:t>
      </w:r>
      <w:del w:id="15" w:author="LaeYoung (LG Electronics)" w:date="2024-02-06T19:06:00Z">
        <w:r w:rsidDel="00E92F40">
          <w:rPr>
            <w:lang w:val="en-US" w:eastAsia="zh-CN"/>
          </w:rPr>
          <w:delText>therefore</w:delText>
        </w:r>
      </w:del>
      <w:ins w:id="16" w:author="LaeYoung (LG Electronics)" w:date="2024-02-06T19:06:00Z">
        <w:r w:rsidR="00E92F40">
          <w:rPr>
            <w:lang w:val="en-US" w:eastAsia="zh-CN"/>
          </w:rPr>
          <w:t>to</w:t>
        </w:r>
      </w:ins>
      <w:r>
        <w:rPr>
          <w:lang w:val="en-US" w:eastAsia="zh-CN"/>
        </w:rPr>
        <w:t xml:space="preserve"> reduce</w:t>
      </w:r>
      <w:del w:id="17" w:author="LaeYoung (LG Electronics)" w:date="2024-02-06T19:06:00Z">
        <w:r w:rsidDel="00E92F40">
          <w:rPr>
            <w:lang w:val="en-US" w:eastAsia="zh-CN"/>
          </w:rPr>
          <w:delText>s</w:delText>
        </w:r>
      </w:del>
      <w:r>
        <w:rPr>
          <w:lang w:val="en-US" w:eastAsia="zh-CN"/>
        </w:rPr>
        <w:t xml:space="preserve"> the energy consumption.</w:t>
      </w:r>
    </w:p>
    <w:p w14:paraId="36E1FC92" w14:textId="045AF97C" w:rsidR="00CA0630" w:rsidRDefault="00CA0630" w:rsidP="00CA0630">
      <w:pPr>
        <w:pStyle w:val="B1"/>
        <w:rPr>
          <w:ins w:id="18" w:author="LaeYoung (LG Electronics)" w:date="2024-02-06T19:05:00Z"/>
          <w:lang w:val="en-US" w:eastAsia="zh-CN"/>
        </w:rPr>
      </w:pPr>
      <w:r>
        <w:rPr>
          <w:lang w:val="en-US" w:eastAsia="zh-CN"/>
        </w:rPr>
        <w:t>-</w:t>
      </w:r>
      <w:r>
        <w:rPr>
          <w:lang w:val="en-US" w:eastAsia="zh-CN"/>
        </w:rPr>
        <w:tab/>
        <w:t xml:space="preserve">UE-Slice-MBR: Setting lower UE-Slice-MBR limits the bit rate per UE, </w:t>
      </w:r>
      <w:del w:id="19" w:author="LaeYoung (LG Electronics)" w:date="2024-02-06T19:06:00Z">
        <w:r w:rsidDel="00E92F40">
          <w:rPr>
            <w:lang w:val="en-US" w:eastAsia="zh-CN"/>
          </w:rPr>
          <w:delText>therefore</w:delText>
        </w:r>
      </w:del>
      <w:ins w:id="20" w:author="LaeYoung (LG Electronics)" w:date="2024-02-06T19:06:00Z">
        <w:r w:rsidR="00E92F40">
          <w:rPr>
            <w:lang w:val="en-US" w:eastAsia="zh-CN"/>
          </w:rPr>
          <w:t>to</w:t>
        </w:r>
      </w:ins>
      <w:r>
        <w:rPr>
          <w:lang w:val="en-US" w:eastAsia="zh-CN"/>
        </w:rPr>
        <w:t xml:space="preserve"> reduce</w:t>
      </w:r>
      <w:del w:id="21" w:author="LaeYoung (LG Electronics)" w:date="2024-02-06T19:06:00Z">
        <w:r w:rsidDel="00E92F40">
          <w:rPr>
            <w:lang w:val="en-US" w:eastAsia="zh-CN"/>
          </w:rPr>
          <w:delText>s</w:delText>
        </w:r>
      </w:del>
      <w:r>
        <w:rPr>
          <w:lang w:val="en-US" w:eastAsia="zh-CN"/>
        </w:rPr>
        <w:t xml:space="preserve"> the energy consumption.</w:t>
      </w:r>
    </w:p>
    <w:p w14:paraId="118A179A" w14:textId="344B60A2" w:rsidR="00E92F40" w:rsidRDefault="00E92F40" w:rsidP="00CA0630">
      <w:pPr>
        <w:pStyle w:val="B1"/>
        <w:rPr>
          <w:lang w:val="en-US" w:eastAsia="ko-KR"/>
        </w:rPr>
      </w:pPr>
      <w:ins w:id="22" w:author="LaeYoung (LG Electronics)" w:date="2024-02-06T19:05:00Z">
        <w:r>
          <w:rPr>
            <w:rFonts w:hint="eastAsia"/>
            <w:lang w:val="en-US" w:eastAsia="ko-KR"/>
          </w:rPr>
          <w:t>-</w:t>
        </w:r>
        <w:r>
          <w:rPr>
            <w:lang w:val="en-US" w:eastAsia="ko-KR"/>
          </w:rPr>
          <w:tab/>
          <w:t>Restricted RAT type: Restricting usage of specific RAT</w:t>
        </w:r>
      </w:ins>
      <w:ins w:id="23" w:author="LaeYoung (LG Electronics)" w:date="2024-02-06T19:07:00Z">
        <w:r>
          <w:rPr>
            <w:lang w:val="en-US" w:eastAsia="ko-KR"/>
          </w:rPr>
          <w:t xml:space="preserve">, to reduce the </w:t>
        </w:r>
        <w:r>
          <w:rPr>
            <w:lang w:val="en-US" w:eastAsia="zh-CN"/>
          </w:rPr>
          <w:t>energy consumption.</w:t>
        </w:r>
      </w:ins>
    </w:p>
    <w:p w14:paraId="16A3350C" w14:textId="77777777" w:rsidR="00CA0630" w:rsidRPr="00CA0630" w:rsidRDefault="00CA0630" w:rsidP="00CA0630">
      <w:pPr>
        <w:pStyle w:val="EditorsNote"/>
        <w:ind w:left="1559" w:hanging="1276"/>
        <w:rPr>
          <w:lang w:eastAsia="zh-CN"/>
        </w:rPr>
      </w:pPr>
      <w:r>
        <w:rPr>
          <w:lang w:eastAsia="zh-CN"/>
        </w:rPr>
        <w:lastRenderedPageBreak/>
        <w:t>Editor's note:</w:t>
      </w:r>
      <w:r>
        <w:rPr>
          <w:lang w:eastAsia="zh-CN"/>
        </w:rPr>
        <w:tab/>
      </w:r>
      <w:r w:rsidRPr="00CA0630">
        <w:rPr>
          <w:lang w:eastAsia="zh-CN"/>
        </w:rPr>
        <w:t>The effectiveness of AM/SM policy for AMBR adjustment to the reduction of energy consumption is FFS.</w:t>
      </w:r>
    </w:p>
    <w:p w14:paraId="0E36D631" w14:textId="77777777" w:rsidR="00CA0630" w:rsidRPr="008C12F6" w:rsidRDefault="00CA0630" w:rsidP="008C12F6">
      <w:pPr>
        <w:rPr>
          <w:lang w:val="en-US" w:eastAsia="zh-CN"/>
        </w:rPr>
      </w:pPr>
      <w:r>
        <w:rPr>
          <w:lang w:val="en-US" w:eastAsia="zh-CN"/>
        </w:rPr>
        <w:t>For SM policy:</w:t>
      </w:r>
    </w:p>
    <w:p w14:paraId="68C3DE8E" w14:textId="77777777" w:rsidR="00CA0630" w:rsidRDefault="00CA0630" w:rsidP="00CA0630">
      <w:pPr>
        <w:pStyle w:val="B1"/>
        <w:rPr>
          <w:lang w:val="en-US" w:eastAsia="zh-CN"/>
        </w:rPr>
      </w:pPr>
      <w:r>
        <w:rPr>
          <w:lang w:val="en-US" w:eastAsia="zh-CN"/>
        </w:rPr>
        <w:t>-</w:t>
      </w:r>
      <w:r>
        <w:rPr>
          <w:lang w:val="en-US" w:eastAsia="zh-CN"/>
        </w:rPr>
        <w:tab/>
        <w:t>QoS information: Energy consumption can be reduced by enforcing QoS with lower Session-AMBR, higher PDB, higher PER, etc.</w:t>
      </w:r>
    </w:p>
    <w:p w14:paraId="3D3DD5BD" w14:textId="77777777" w:rsidR="00CA0630" w:rsidRDefault="00CA0630" w:rsidP="00CA0630">
      <w:pPr>
        <w:pStyle w:val="B1"/>
        <w:rPr>
          <w:lang w:val="en-US" w:eastAsia="zh-CN"/>
        </w:rPr>
      </w:pPr>
      <w:r>
        <w:rPr>
          <w:lang w:val="en-US" w:eastAsia="zh-CN"/>
        </w:rPr>
        <w:t>-</w:t>
      </w:r>
      <w:r>
        <w:rPr>
          <w:lang w:val="en-US" w:eastAsia="zh-CN"/>
        </w:rPr>
        <w:tab/>
        <w:t>PDU session release: Releasing one or more PDU session(s) saves the energy consumption of the PDU session(s).</w:t>
      </w:r>
    </w:p>
    <w:p w14:paraId="083D7992" w14:textId="77777777" w:rsidR="00CA0630" w:rsidRDefault="00CA0630" w:rsidP="00CA0630">
      <w:pPr>
        <w:pStyle w:val="B1"/>
        <w:rPr>
          <w:lang w:val="en-US" w:eastAsia="ko-KR"/>
        </w:rPr>
      </w:pPr>
      <w:r>
        <w:rPr>
          <w:lang w:val="en-US" w:eastAsia="ko-KR"/>
        </w:rPr>
        <w:t>-</w:t>
      </w:r>
      <w:r>
        <w:rPr>
          <w:lang w:val="en-US" w:eastAsia="ko-KR"/>
        </w:rPr>
        <w:tab/>
        <w:t xml:space="preserve">PDU Session deactivation: Deactivating user plane of </w:t>
      </w:r>
      <w:r>
        <w:rPr>
          <w:lang w:val="en-US" w:eastAsia="zh-CN"/>
        </w:rPr>
        <w:t>one or more PDU session(s) saves the energy consumption of the PDU session(s).</w:t>
      </w:r>
    </w:p>
    <w:p w14:paraId="396D9B93" w14:textId="77777777" w:rsidR="00CA0630" w:rsidRDefault="00CA0630" w:rsidP="00CA0630">
      <w:pPr>
        <w:pStyle w:val="NO"/>
        <w:rPr>
          <w:rFonts w:eastAsia="DengXian"/>
        </w:rPr>
      </w:pPr>
      <w:r>
        <w:t>NOTE:</w:t>
      </w:r>
      <w:r>
        <w:tab/>
        <w:t>It is assumed that the controlled resources (e.g. Non-GBR QoS Flows, slices, PDU Sessions) are used only for the best-effort traffic and the guaranteed traffic is not affected.</w:t>
      </w:r>
    </w:p>
    <w:p w14:paraId="3CF61F75" w14:textId="77777777" w:rsidR="00CA0630" w:rsidRDefault="00CA0630" w:rsidP="00CA0630">
      <w:pPr>
        <w:rPr>
          <w:rFonts w:eastAsiaTheme="minorEastAsia"/>
          <w:lang w:val="en-US" w:eastAsia="zh-CN"/>
        </w:rPr>
      </w:pPr>
      <w:r>
        <w:rPr>
          <w:lang w:val="en-US" w:eastAsia="zh-CN"/>
        </w:rPr>
        <w:t xml:space="preserve">In this solution, the EECF generates the </w:t>
      </w:r>
      <w:r>
        <w:rPr>
          <w:rFonts w:eastAsiaTheme="minorEastAsia"/>
          <w:lang w:val="en-US" w:eastAsia="zh-CN"/>
        </w:rPr>
        <w:t xml:space="preserve">energy control information for policy adjustment, </w:t>
      </w:r>
      <w:r>
        <w:rPr>
          <w:lang w:val="en-US" w:eastAsia="zh-CN"/>
        </w:rPr>
        <w:t xml:space="preserve">based on energy consumption threshold from the AF or UDM, subscription information of the UE and </w:t>
      </w:r>
      <w:r>
        <w:rPr>
          <w:rFonts w:eastAsia="SimSun"/>
          <w:lang w:val="en-US" w:eastAsia="zh-CN"/>
        </w:rPr>
        <w:t>energy consumption assistance information (</w:t>
      </w:r>
      <w:r>
        <w:rPr>
          <w:lang w:val="en-US" w:eastAsia="zh-CN"/>
        </w:rPr>
        <w:t>e.g. data volume, bit rate, etc.</w:t>
      </w:r>
      <w:r>
        <w:rPr>
          <w:rFonts w:eastAsia="SimSun"/>
          <w:lang w:val="en-US" w:eastAsia="zh-CN"/>
        </w:rPr>
        <w:t>)</w:t>
      </w:r>
      <w:r>
        <w:rPr>
          <w:lang w:val="en-US" w:eastAsia="zh-CN"/>
        </w:rPr>
        <w:t xml:space="preserve"> from 5GC NFs and/or OAM. </w:t>
      </w:r>
    </w:p>
    <w:p w14:paraId="4921A92A" w14:textId="77777777" w:rsidR="00CA0630" w:rsidRPr="00B2058B" w:rsidRDefault="00CA0630" w:rsidP="00CA0630">
      <w:pPr>
        <w:rPr>
          <w:rFonts w:eastAsia="DengXian"/>
          <w:lang w:val="en-US" w:eastAsia="zh-CN"/>
        </w:rPr>
      </w:pPr>
      <w:r>
        <w:rPr>
          <w:rFonts w:eastAsiaTheme="minorEastAsia"/>
          <w:lang w:val="en-US" w:eastAsia="zh-CN"/>
        </w:rPr>
        <w:t>The EECF sends the energy control information to PCF.</w:t>
      </w:r>
      <w:r>
        <w:rPr>
          <w:lang w:val="en-US" w:eastAsia="zh-CN"/>
        </w:rPr>
        <w:t xml:space="preserve"> The PCF can adjust the parameters in AM and SM policies as described above. The PCF reuses existing AM policy association modification and SM policy association modification procedures to implement the energy saving related policies. </w:t>
      </w:r>
      <w:r>
        <w:t xml:space="preserve">It is also assumed that the </w:t>
      </w:r>
      <w:r>
        <w:rPr>
          <w:lang w:val="en-US" w:eastAsia="zh-CN"/>
        </w:rPr>
        <w:t>EECF</w:t>
      </w:r>
      <w:r>
        <w:t xml:space="preserve"> can also obtain the data </w:t>
      </w:r>
      <w:r>
        <w:rPr>
          <w:lang w:val="en-US" w:eastAsia="zh-CN"/>
        </w:rPr>
        <w:t xml:space="preserve">volume </w:t>
      </w:r>
      <w:r>
        <w:t>of one single PDU session through UPF event exposure service, then calculate</w:t>
      </w:r>
      <w:r>
        <w:rPr>
          <w:lang w:eastAsia="zh-CN"/>
        </w:rPr>
        <w:t xml:space="preserve"> </w:t>
      </w:r>
      <w:r>
        <w:t>PDU Session energy consumption.</w:t>
      </w:r>
    </w:p>
    <w:p w14:paraId="2B638C0C" w14:textId="77777777" w:rsidR="00CA0630" w:rsidRDefault="00CA0630" w:rsidP="00CA0630">
      <w:pPr>
        <w:pStyle w:val="30"/>
      </w:pPr>
      <w:bookmarkStart w:id="24" w:name="_Toc157674348"/>
      <w:bookmarkStart w:id="25" w:name="_Toc157682271"/>
      <w:r>
        <w:t>6.7.3</w:t>
      </w:r>
      <w:r>
        <w:tab/>
        <w:t>Procedures</w:t>
      </w:r>
      <w:bookmarkEnd w:id="24"/>
      <w:bookmarkEnd w:id="25"/>
    </w:p>
    <w:bookmarkStart w:id="26" w:name="_MON_1684549432"/>
    <w:bookmarkEnd w:id="26"/>
    <w:p w14:paraId="25006F65" w14:textId="77777777" w:rsidR="00CA0630" w:rsidRDefault="00CA0630" w:rsidP="00CA0630">
      <w:pPr>
        <w:pStyle w:val="TH"/>
      </w:pPr>
      <w:r>
        <w:object w:dxaOrig="10915" w:dyaOrig="8502" w14:anchorId="12ACC83D">
          <v:shape id="_x0000_i1026" type="#_x0000_t75" style="width:481.95pt;height:372.05pt" o:ole="">
            <v:imagedata r:id="rId10" o:title=""/>
          </v:shape>
          <o:OLEObject Type="Embed" ProgID="Word.Picture.8" ShapeID="_x0000_i1026" DrawAspect="Content" ObjectID="_1777475173" r:id="rId11"/>
        </w:object>
      </w:r>
    </w:p>
    <w:p w14:paraId="1CBE30AA" w14:textId="77777777" w:rsidR="00CA0630" w:rsidRDefault="00CA0630" w:rsidP="00CA0630">
      <w:pPr>
        <w:pStyle w:val="TF"/>
        <w:rPr>
          <w:lang w:val="en-US" w:eastAsia="zh-CN"/>
        </w:rPr>
      </w:pPr>
      <w:r>
        <w:t>Figure 6.</w:t>
      </w:r>
      <w:r>
        <w:rPr>
          <w:lang w:eastAsia="zh-CN"/>
        </w:rPr>
        <w:t>7</w:t>
      </w:r>
      <w:r>
        <w:t xml:space="preserve">.3-1: Procedure for </w:t>
      </w:r>
      <w:r>
        <w:rPr>
          <w:rFonts w:hint="eastAsia"/>
          <w:lang w:val="en-US" w:eastAsia="zh-CN"/>
        </w:rPr>
        <w:t>policy control for network energy saving</w:t>
      </w:r>
    </w:p>
    <w:p w14:paraId="475D9B5C" w14:textId="76EE9BF3" w:rsidR="00CA0630" w:rsidRDefault="00CA0630" w:rsidP="00CA0630">
      <w:pPr>
        <w:pStyle w:val="B1"/>
        <w:rPr>
          <w:ins w:id="27" w:author="S2-2404007 (China Mobile)" w:date="2024-04-12T11:17:00Z"/>
          <w:lang w:val="en-US" w:eastAsia="zh-CN"/>
        </w:rPr>
      </w:pPr>
      <w:r>
        <w:rPr>
          <w:lang w:val="en-US" w:eastAsia="zh-CN"/>
        </w:rPr>
        <w:lastRenderedPageBreak/>
        <w:t>1.</w:t>
      </w:r>
      <w:r>
        <w:rPr>
          <w:lang w:val="en-US" w:eastAsia="zh-CN"/>
        </w:rPr>
        <w:tab/>
        <w:t>AF creates a request for energy saving, including UE identifier(s), UE address(es), S-NSSAI, DNN, and energy consumption threshold, and sends the request to NEF.</w:t>
      </w:r>
      <w:ins w:id="28" w:author="S2-2404007 (China Mobile)" w:date="2024-04-12T11:17:00Z">
        <w:r w:rsidR="00347ECE" w:rsidRPr="00347ECE">
          <w:rPr>
            <w:rFonts w:hint="eastAsia"/>
            <w:lang w:val="en-US" w:eastAsia="zh-CN"/>
          </w:rPr>
          <w:t xml:space="preserve"> </w:t>
        </w:r>
        <w:r w:rsidR="00347ECE">
          <w:rPr>
            <w:rFonts w:hint="eastAsia"/>
            <w:lang w:val="en-US" w:eastAsia="zh-CN"/>
          </w:rPr>
          <w:t>The local operator policy may configure the energy consumption threshold in EECF.</w:t>
        </w:r>
      </w:ins>
    </w:p>
    <w:p w14:paraId="0286F6CF" w14:textId="48221187" w:rsidR="00347ECE" w:rsidRDefault="00347ECE" w:rsidP="00347ECE">
      <w:pPr>
        <w:pStyle w:val="NO"/>
        <w:rPr>
          <w:lang w:val="en-US" w:eastAsia="zh-CN"/>
        </w:rPr>
      </w:pPr>
      <w:ins w:id="29" w:author="S2-2404007 (China Mobile)" w:date="2024-04-12T11:17:00Z">
        <w:r>
          <w:t>NOTE</w:t>
        </w:r>
        <w:r>
          <w:rPr>
            <w:rFonts w:eastAsiaTheme="minorEastAsia" w:hint="eastAsia"/>
            <w:lang w:eastAsia="ko-KR"/>
          </w:rPr>
          <w:t xml:space="preserve"> 1</w:t>
        </w:r>
        <w:r>
          <w:t>:</w:t>
        </w:r>
        <w:r>
          <w:tab/>
          <w:t>The AF </w:t>
        </w:r>
      </w:ins>
      <w:ins w:id="30" w:author="LaeYoung (LG Electronics)" w:date="2024-04-12T11:35:00Z">
        <w:r w:rsidR="00D46AB0">
          <w:rPr>
            <w:rFonts w:eastAsiaTheme="minorEastAsia" w:hint="eastAsia"/>
            <w:lang w:eastAsia="ko-KR"/>
          </w:rPr>
          <w:t>can</w:t>
        </w:r>
      </w:ins>
      <w:ins w:id="31" w:author="S2-2404007 (China Mobile)" w:date="2024-04-12T11:17:00Z">
        <w:r>
          <w:rPr>
            <w:rFonts w:hint="eastAsia"/>
            <w:lang w:val="en-US" w:eastAsia="zh-CN"/>
          </w:rPr>
          <w:t xml:space="preserve"> </w:t>
        </w:r>
        <w:r>
          <w:t xml:space="preserve">know the energy related </w:t>
        </w:r>
        <w:r>
          <w:rPr>
            <w:rFonts w:hint="eastAsia"/>
            <w:lang w:val="en-US" w:eastAsia="zh-CN"/>
          </w:rPr>
          <w:t>requirement</w:t>
        </w:r>
        <w:r>
          <w:t xml:space="preserve"> (e.g. the requirement for energy consumption or carbon emission, etc.), and is able to determine the energy consumption threshold.</w:t>
        </w:r>
        <w:r>
          <w:rPr>
            <w:rFonts w:hint="eastAsia"/>
            <w:lang w:val="en-US" w:eastAsia="zh-CN"/>
          </w:rPr>
          <w:t xml:space="preserve"> Or </w:t>
        </w:r>
        <w:r>
          <w:t>energy consumption threshold</w:t>
        </w:r>
        <w:r>
          <w:rPr>
            <w:rFonts w:hint="eastAsia"/>
            <w:lang w:val="en-US" w:eastAsia="zh-CN"/>
          </w:rPr>
          <w:t xml:space="preserve"> can be configured by local operator policy in EECF.</w:t>
        </w:r>
      </w:ins>
    </w:p>
    <w:p w14:paraId="6D1DFBB3" w14:textId="433B4C71" w:rsidR="00CA0630" w:rsidRPr="00CA0630" w:rsidRDefault="00CA0630" w:rsidP="00CA0630">
      <w:pPr>
        <w:pStyle w:val="EditorsNote"/>
        <w:ind w:left="1559" w:hanging="1276"/>
        <w:rPr>
          <w:lang w:eastAsia="zh-CN"/>
        </w:rPr>
      </w:pPr>
      <w:del w:id="32" w:author="S2-2404007 (China Mobile)" w:date="2024-04-12T11:18:00Z">
        <w:r w:rsidRPr="00CA0630" w:rsidDel="00347ECE">
          <w:rPr>
            <w:lang w:eastAsia="zh-CN"/>
          </w:rPr>
          <w:delText>Editor's note:</w:delText>
        </w:r>
        <w:r w:rsidRPr="00CA0630" w:rsidDel="00347ECE">
          <w:rPr>
            <w:lang w:eastAsia="zh-CN"/>
          </w:rPr>
          <w:tab/>
          <w:delText>How does the AF determine the threshold? Is it a customer or the operator?</w:delText>
        </w:r>
      </w:del>
    </w:p>
    <w:p w14:paraId="324DF5B8" w14:textId="77777777" w:rsidR="00CA0630" w:rsidRDefault="00CA0630" w:rsidP="00CA0630">
      <w:pPr>
        <w:pStyle w:val="B1"/>
        <w:rPr>
          <w:lang w:val="en-US" w:eastAsia="zh-CN"/>
        </w:rPr>
      </w:pPr>
      <w:r>
        <w:rPr>
          <w:lang w:val="en-US" w:eastAsia="zh-CN"/>
        </w:rPr>
        <w:t>2.</w:t>
      </w:r>
      <w:r>
        <w:rPr>
          <w:lang w:val="en-US" w:eastAsia="zh-CN"/>
        </w:rPr>
        <w:tab/>
        <w:t>The NEF invokes Neecf_EnergySaving to send the information provided by AF in step 1 to EECF.</w:t>
      </w:r>
    </w:p>
    <w:p w14:paraId="73D858B3" w14:textId="77777777" w:rsidR="00CA0630" w:rsidRDefault="00CA0630" w:rsidP="00CA0630">
      <w:pPr>
        <w:pStyle w:val="B1"/>
        <w:rPr>
          <w:lang w:val="en-US" w:eastAsia="zh-CN"/>
        </w:rPr>
      </w:pPr>
      <w:r>
        <w:rPr>
          <w:lang w:val="en-US" w:eastAsia="zh-CN"/>
        </w:rPr>
        <w:t>3.</w:t>
      </w:r>
      <w:r>
        <w:rPr>
          <w:lang w:val="en-US" w:eastAsia="zh-CN"/>
        </w:rPr>
        <w:tab/>
        <w:t>The EECF obtains energy saving authorization information of the target UE(s) via subscribed information from UDM. The EECF may also obtain energy consumption threshold from UDM.</w:t>
      </w:r>
    </w:p>
    <w:p w14:paraId="4DCFC875" w14:textId="77777777" w:rsidR="00CA0630" w:rsidRDefault="00CA0630" w:rsidP="00CA0630">
      <w:pPr>
        <w:pStyle w:val="B1"/>
        <w:rPr>
          <w:lang w:val="en-US" w:eastAsia="zh-CN"/>
        </w:rPr>
      </w:pPr>
      <w:r>
        <w:rPr>
          <w:lang w:val="en-US" w:eastAsia="zh-CN"/>
        </w:rPr>
        <w:t>4.</w:t>
      </w:r>
      <w:r>
        <w:rPr>
          <w:lang w:val="en-US" w:eastAsia="zh-CN"/>
        </w:rPr>
        <w:tab/>
        <w:t>For the target UE(s), or PDU Session(s), the EECF collects energy consumption assistance information (e.g. data volume, bit rate, etc.) from 5GC NFs. The details can be referred to solution of KI#1. For the data volume, the EECF can obtain the data amount of one single PDU session through UPF event exposure service.</w:t>
      </w:r>
    </w:p>
    <w:p w14:paraId="29343749" w14:textId="77777777" w:rsidR="00925737" w:rsidRDefault="00CA0630" w:rsidP="00CA0630">
      <w:pPr>
        <w:pStyle w:val="B1"/>
        <w:rPr>
          <w:ins w:id="33" w:author="LaeYoung (LG Electronics)" w:date="2024-02-06T18:57:00Z"/>
          <w:lang w:val="en-US" w:eastAsia="zh-CN"/>
        </w:rPr>
      </w:pPr>
      <w:r>
        <w:rPr>
          <w:lang w:val="en-US" w:eastAsia="zh-CN"/>
        </w:rPr>
        <w:t>5.</w:t>
      </w:r>
      <w:r>
        <w:rPr>
          <w:lang w:val="en-US" w:eastAsia="zh-CN"/>
        </w:rPr>
        <w:tab/>
        <w:t>Based on the energy consumption assistance information, and the energy consumption threshold provided by AF and/or UDM</w:t>
      </w:r>
      <w:del w:id="34" w:author="LaeYoung (LG Electronics)" w:date="2024-02-06T18:37:00Z">
        <w:r w:rsidDel="00986456">
          <w:rPr>
            <w:lang w:val="en-US" w:eastAsia="zh-CN"/>
          </w:rPr>
          <w:delText xml:space="preserve"> (when the energy consumption threshold is exceeded)</w:delText>
        </w:r>
      </w:del>
      <w:r>
        <w:rPr>
          <w:lang w:val="en-US" w:eastAsia="zh-CN"/>
        </w:rPr>
        <w:t>, the EECF sends energy control information for policy adjustment to the PCF</w:t>
      </w:r>
      <w:ins w:id="35" w:author="LaeYoung (LG Electronics)" w:date="2024-02-06T18:35:00Z">
        <w:r w:rsidR="00412D90">
          <w:rPr>
            <w:lang w:val="en-US" w:eastAsia="zh-CN"/>
          </w:rPr>
          <w:t>.</w:t>
        </w:r>
      </w:ins>
      <w:del w:id="36" w:author="LaeYoung (LG Electronics)" w:date="2024-02-06T18:36:00Z">
        <w:r w:rsidDel="00986456">
          <w:rPr>
            <w:lang w:val="en-US" w:eastAsia="zh-CN"/>
          </w:rPr>
          <w:delText>,</w:delText>
        </w:r>
      </w:del>
      <w:ins w:id="37" w:author="LaeYoung (LG Electronics)" w:date="2024-02-06T18:36:00Z">
        <w:r w:rsidR="00986456">
          <w:rPr>
            <w:lang w:val="en-US" w:eastAsia="zh-CN"/>
          </w:rPr>
          <w:t xml:space="preserve"> The energy control information for policy adjustment </w:t>
        </w:r>
      </w:ins>
      <w:ins w:id="38" w:author="LaeYoung (LG Electronics)" w:date="2024-02-06T18:49:00Z">
        <w:r w:rsidR="00DC06DC">
          <w:rPr>
            <w:lang w:val="en-US" w:eastAsia="zh-CN"/>
          </w:rPr>
          <w:t xml:space="preserve">per target UE </w:t>
        </w:r>
      </w:ins>
      <w:ins w:id="39" w:author="LaeYoung (LG Electronics)" w:date="2024-02-06T18:36:00Z">
        <w:r w:rsidR="00986456">
          <w:rPr>
            <w:lang w:val="en-US" w:eastAsia="zh-CN"/>
          </w:rPr>
          <w:t xml:space="preserve">may contain </w:t>
        </w:r>
      </w:ins>
      <w:ins w:id="40" w:author="LaeYoung (LG Electronics)" w:date="2024-02-06T18:56:00Z">
        <w:r w:rsidR="00925737">
          <w:rPr>
            <w:lang w:val="en-US" w:eastAsia="zh-CN"/>
          </w:rPr>
          <w:t xml:space="preserve">one or more of the following information: </w:t>
        </w:r>
      </w:ins>
    </w:p>
    <w:p w14:paraId="4E7AFA8E" w14:textId="3B15AAD7" w:rsidR="00925737" w:rsidRDefault="006425BE">
      <w:pPr>
        <w:pStyle w:val="B2"/>
        <w:rPr>
          <w:ins w:id="41" w:author="LaeYoung (LG Electronics)" w:date="2024-02-06T18:57:00Z"/>
          <w:lang w:val="en-US" w:eastAsia="zh-CN"/>
        </w:rPr>
        <w:pPrChange w:id="42" w:author="LaeYoung (LG Electronics)" w:date="2024-02-06T18:58:00Z">
          <w:pPr>
            <w:pStyle w:val="B1"/>
          </w:pPr>
        </w:pPrChange>
      </w:pPr>
      <w:ins w:id="43" w:author="LaeYoung (LG Electronics)" w:date="2024-02-11T13:29:00Z">
        <w:r>
          <w:rPr>
            <w:rFonts w:hint="eastAsia"/>
            <w:lang w:val="en-US" w:eastAsia="ko-KR"/>
          </w:rPr>
          <w:t>A</w:t>
        </w:r>
        <w:r>
          <w:rPr>
            <w:lang w:val="en-US" w:eastAsia="ko-KR"/>
          </w:rPr>
          <w:t>)</w:t>
        </w:r>
      </w:ins>
      <w:ins w:id="44" w:author="LaeYoung (LG Electronics)" w:date="2024-02-06T18:58:00Z">
        <w:r w:rsidR="00925737">
          <w:rPr>
            <w:lang w:val="en-US" w:eastAsia="zh-CN"/>
          </w:rPr>
          <w:tab/>
          <w:t>I</w:t>
        </w:r>
      </w:ins>
      <w:ins w:id="45" w:author="LaeYoung (LG Electronics)" w:date="2024-02-06T18:36:00Z">
        <w:r w:rsidR="00986456">
          <w:rPr>
            <w:lang w:val="en-US" w:eastAsia="zh-CN"/>
          </w:rPr>
          <w:t>n</w:t>
        </w:r>
      </w:ins>
      <w:ins w:id="46" w:author="LaeYoung (LG Electronics)" w:date="2024-02-06T18:37:00Z">
        <w:r w:rsidR="00986456">
          <w:rPr>
            <w:lang w:val="en-US" w:eastAsia="zh-CN"/>
          </w:rPr>
          <w:t>dication that the energy consumption threshold is exceeded</w:t>
        </w:r>
      </w:ins>
      <w:ins w:id="47" w:author="LaeYoung (LG Electronics)" w:date="2024-02-06T18:45:00Z">
        <w:r w:rsidR="00DC06DC">
          <w:rPr>
            <w:lang w:val="en-US" w:eastAsia="zh-CN"/>
          </w:rPr>
          <w:t xml:space="preserve"> or</w:t>
        </w:r>
      </w:ins>
      <w:ins w:id="48" w:author="LaeYoung (LG Electronics)" w:date="2024-02-06T18:37:00Z">
        <w:r w:rsidR="00986456">
          <w:rPr>
            <w:lang w:val="en-US" w:eastAsia="zh-CN"/>
          </w:rPr>
          <w:t xml:space="preserve"> about to exceed</w:t>
        </w:r>
      </w:ins>
      <w:r w:rsidR="00CA0630">
        <w:rPr>
          <w:lang w:val="en-US" w:eastAsia="zh-CN"/>
        </w:rPr>
        <w:t xml:space="preserve"> </w:t>
      </w:r>
      <w:del w:id="49" w:author="LaeYoung (LG Electronics)" w:date="2024-02-06T18:46:00Z">
        <w:r w:rsidR="00CA0630" w:rsidDel="00DC06DC">
          <w:rPr>
            <w:lang w:val="en-US" w:eastAsia="zh-CN"/>
          </w:rPr>
          <w:delText xml:space="preserve">indicating the PCF to adjust AM policy including the following parameters per target UE: </w:delText>
        </w:r>
      </w:del>
    </w:p>
    <w:p w14:paraId="3833FD58" w14:textId="70C7EE61" w:rsidR="00925737" w:rsidRDefault="006425BE">
      <w:pPr>
        <w:pStyle w:val="B2"/>
        <w:rPr>
          <w:ins w:id="50" w:author="LaeYoung (LG Electronics)" w:date="2024-02-06T18:57:00Z"/>
          <w:lang w:val="en-US" w:eastAsia="zh-CN"/>
        </w:rPr>
        <w:pPrChange w:id="51" w:author="LaeYoung (LG Electronics)" w:date="2024-02-06T18:58:00Z">
          <w:pPr>
            <w:pStyle w:val="B1"/>
          </w:pPr>
        </w:pPrChange>
      </w:pPr>
      <w:ins w:id="52" w:author="LaeYoung (LG Electronics)" w:date="2024-02-11T13:30:00Z">
        <w:r>
          <w:rPr>
            <w:lang w:val="en-US" w:eastAsia="zh-CN"/>
          </w:rPr>
          <w:t>B)</w:t>
        </w:r>
      </w:ins>
      <w:ins w:id="53" w:author="LaeYoung (LG Electronics)" w:date="2024-02-06T18:58:00Z">
        <w:r w:rsidR="00925737">
          <w:rPr>
            <w:lang w:val="en-US" w:eastAsia="zh-CN"/>
          </w:rPr>
          <w:tab/>
        </w:r>
      </w:ins>
      <w:r w:rsidR="00CA0630">
        <w:rPr>
          <w:lang w:val="en-US" w:eastAsia="zh-CN"/>
        </w:rPr>
        <w:t>UE-AMBR</w:t>
      </w:r>
      <w:del w:id="54" w:author="LaeYoung (LG Electronics)" w:date="2024-02-06T18:58:00Z">
        <w:r w:rsidR="00CA0630" w:rsidDel="00925737">
          <w:rPr>
            <w:lang w:val="en-US" w:eastAsia="zh-CN"/>
          </w:rPr>
          <w:delText>,</w:delText>
        </w:r>
      </w:del>
      <w:r w:rsidR="00CA0630">
        <w:rPr>
          <w:lang w:val="en-US" w:eastAsia="zh-CN"/>
        </w:rPr>
        <w:t xml:space="preserve"> </w:t>
      </w:r>
    </w:p>
    <w:p w14:paraId="31237D34" w14:textId="7C8927D1" w:rsidR="00925737" w:rsidRDefault="006425BE">
      <w:pPr>
        <w:pStyle w:val="B2"/>
        <w:rPr>
          <w:ins w:id="55" w:author="LaeYoung (LG Electronics)" w:date="2024-02-06T18:57:00Z"/>
          <w:lang w:val="en-US" w:eastAsia="zh-CN"/>
        </w:rPr>
        <w:pPrChange w:id="56" w:author="LaeYoung (LG Electronics)" w:date="2024-02-06T18:58:00Z">
          <w:pPr>
            <w:pStyle w:val="B1"/>
          </w:pPr>
        </w:pPrChange>
      </w:pPr>
      <w:ins w:id="57" w:author="LaeYoung (LG Electronics)" w:date="2024-02-11T13:30:00Z">
        <w:r>
          <w:rPr>
            <w:lang w:val="en-US" w:eastAsia="zh-CN"/>
          </w:rPr>
          <w:t>C)</w:t>
        </w:r>
      </w:ins>
      <w:ins w:id="58" w:author="LaeYoung (LG Electronics)" w:date="2024-02-06T18:58:00Z">
        <w:r w:rsidR="00925737">
          <w:rPr>
            <w:lang w:val="en-US" w:eastAsia="zh-CN"/>
          </w:rPr>
          <w:tab/>
        </w:r>
      </w:ins>
      <w:r w:rsidR="00CA0630">
        <w:rPr>
          <w:lang w:val="en-US" w:eastAsia="zh-CN"/>
        </w:rPr>
        <w:t>UE-Slice-MBR</w:t>
      </w:r>
    </w:p>
    <w:p w14:paraId="61D7907F" w14:textId="365705C4" w:rsidR="00925737" w:rsidRDefault="006425BE">
      <w:pPr>
        <w:pStyle w:val="B2"/>
        <w:rPr>
          <w:ins w:id="59" w:author="LaeYoung (LG Electronics)" w:date="2024-02-06T18:57:00Z"/>
          <w:lang w:val="en-US" w:eastAsia="zh-CN"/>
        </w:rPr>
        <w:pPrChange w:id="60" w:author="LaeYoung (LG Electronics)" w:date="2024-02-06T18:58:00Z">
          <w:pPr>
            <w:pStyle w:val="B1"/>
          </w:pPr>
        </w:pPrChange>
      </w:pPr>
      <w:ins w:id="61" w:author="LaeYoung (LG Electronics)" w:date="2024-02-11T13:30:00Z">
        <w:r>
          <w:rPr>
            <w:lang w:val="en-US" w:eastAsia="zh-CN"/>
          </w:rPr>
          <w:t>D)</w:t>
        </w:r>
      </w:ins>
      <w:ins w:id="62" w:author="LaeYoung (LG Electronics)" w:date="2024-02-06T18:59:00Z">
        <w:r w:rsidR="00925737">
          <w:rPr>
            <w:lang w:val="en-US" w:eastAsia="zh-CN"/>
          </w:rPr>
          <w:tab/>
          <w:t>R</w:t>
        </w:r>
      </w:ins>
      <w:ins w:id="63" w:author="LaeYoung (LG Electronics)" w:date="2024-02-06T18:38:00Z">
        <w:r w:rsidR="00986456">
          <w:rPr>
            <w:lang w:val="en-US" w:eastAsia="zh-CN"/>
          </w:rPr>
          <w:t>estricted RAT type</w:t>
        </w:r>
      </w:ins>
      <w:del w:id="64" w:author="LaeYoung (LG Electronics)" w:date="2024-02-06T18:59:00Z">
        <w:r w:rsidR="00CA0630" w:rsidDel="00925737">
          <w:rPr>
            <w:lang w:val="en-US" w:eastAsia="zh-CN"/>
          </w:rPr>
          <w:delText>.</w:delText>
        </w:r>
      </w:del>
      <w:r w:rsidR="00CA0630">
        <w:rPr>
          <w:lang w:val="en-US" w:eastAsia="zh-CN"/>
        </w:rPr>
        <w:t xml:space="preserve"> </w:t>
      </w:r>
    </w:p>
    <w:p w14:paraId="374A0D0B" w14:textId="5793F2D4" w:rsidR="00CA0630" w:rsidRDefault="00CA0630" w:rsidP="00925737">
      <w:pPr>
        <w:pStyle w:val="B1"/>
        <w:ind w:firstLine="0"/>
        <w:rPr>
          <w:ins w:id="65" w:author="LaeYoung (LG Electronics)" w:date="2024-02-06T19:16:00Z"/>
          <w:lang w:val="en-US" w:eastAsia="zh-CN"/>
        </w:rPr>
      </w:pPr>
      <w:r>
        <w:rPr>
          <w:lang w:val="en-US" w:eastAsia="zh-CN"/>
        </w:rPr>
        <w:t>The EECF sends the information to PCF via Npcf_AMPolicyAuthorization Create/Update service.</w:t>
      </w:r>
    </w:p>
    <w:p w14:paraId="485DCCC5" w14:textId="12495FDF" w:rsidR="0009401B" w:rsidRDefault="0009401B" w:rsidP="0009401B">
      <w:pPr>
        <w:pStyle w:val="NO"/>
        <w:rPr>
          <w:lang w:val="en-US" w:eastAsia="zh-CN"/>
        </w:rPr>
      </w:pPr>
      <w:ins w:id="66" w:author="LaeYoung (LG Electronics)" w:date="2024-02-06T19:16:00Z">
        <w:r>
          <w:rPr>
            <w:rFonts w:eastAsia="SimSun"/>
            <w:lang w:val="en-US" w:eastAsia="zh-CN"/>
          </w:rPr>
          <w:t xml:space="preserve">NOTE </w:t>
        </w:r>
      </w:ins>
      <w:ins w:id="67" w:author="LaeYoung (LG Electronics)" w:date="2024-04-12T11:22:00Z">
        <w:r w:rsidR="00FB3B55">
          <w:rPr>
            <w:rFonts w:eastAsiaTheme="minorEastAsia" w:hint="eastAsia"/>
            <w:lang w:val="en-US" w:eastAsia="ko-KR"/>
          </w:rPr>
          <w:t>2</w:t>
        </w:r>
      </w:ins>
      <w:ins w:id="68" w:author="LaeYoung (LG Electronics)" w:date="2024-02-06T19:16:00Z">
        <w:r>
          <w:rPr>
            <w:rFonts w:eastAsia="SimSun"/>
            <w:lang w:val="en-US" w:eastAsia="zh-CN"/>
          </w:rPr>
          <w:t>:</w:t>
        </w:r>
        <w:r>
          <w:rPr>
            <w:rFonts w:eastAsia="SimSun"/>
            <w:lang w:val="en-US" w:eastAsia="zh-CN"/>
          </w:rPr>
          <w:tab/>
          <w:t>It is assumed that</w:t>
        </w:r>
      </w:ins>
      <w:ins w:id="69" w:author="LaeYoung (LG Electronics)" w:date="2024-02-06T19:17:00Z">
        <w:r>
          <w:rPr>
            <w:rFonts w:eastAsia="SimSun"/>
            <w:lang w:val="en-US" w:eastAsia="zh-CN"/>
          </w:rPr>
          <w:t xml:space="preserve"> UE-AMBR, UE-Slice-MBR can be adjusted when </w:t>
        </w:r>
        <w:r>
          <w:rPr>
            <w:lang w:val="en-US" w:eastAsia="zh-CN"/>
          </w:rPr>
          <w:t>the energy consumption threshold is about to exceed</w:t>
        </w:r>
      </w:ins>
      <w:ins w:id="70" w:author="LaeYoung (LG Electronics)" w:date="2024-02-06T19:18:00Z">
        <w:r>
          <w:rPr>
            <w:lang w:val="en-US" w:eastAsia="zh-CN"/>
          </w:rPr>
          <w:t xml:space="preserve"> while RAT type can be restricted </w:t>
        </w:r>
        <w:r>
          <w:rPr>
            <w:rFonts w:eastAsia="SimSun"/>
            <w:lang w:val="en-US" w:eastAsia="zh-CN"/>
          </w:rPr>
          <w:t xml:space="preserve">when </w:t>
        </w:r>
        <w:r>
          <w:rPr>
            <w:lang w:val="en-US" w:eastAsia="zh-CN"/>
          </w:rPr>
          <w:t>the energy consumption threshold is exceeded</w:t>
        </w:r>
      </w:ins>
      <w:ins w:id="71" w:author="LaeYoung (LG Electronics)" w:date="2024-02-06T19:16:00Z">
        <w:r>
          <w:rPr>
            <w:rFonts w:eastAsia="SimSun"/>
            <w:lang w:val="en-US" w:eastAsia="zh-CN"/>
          </w:rPr>
          <w:t>.</w:t>
        </w:r>
      </w:ins>
    </w:p>
    <w:p w14:paraId="1F0C6D30" w14:textId="77777777" w:rsidR="00925737" w:rsidRDefault="00CA0630" w:rsidP="00CA0630">
      <w:pPr>
        <w:pStyle w:val="B1"/>
        <w:rPr>
          <w:ins w:id="72" w:author="LaeYoung (LG Electronics)" w:date="2024-02-06T18:59:00Z"/>
          <w:lang w:val="en-US" w:eastAsia="zh-CN"/>
        </w:rPr>
      </w:pPr>
      <w:r>
        <w:rPr>
          <w:lang w:val="en-US" w:eastAsia="zh-CN"/>
        </w:rPr>
        <w:t>6.</w:t>
      </w:r>
      <w:r>
        <w:rPr>
          <w:lang w:val="en-US" w:eastAsia="zh-CN"/>
        </w:rPr>
        <w:tab/>
        <w:t>Based on the energy consumption assistance information and the energy consumption threshold provided by AF and/or UDM, the EECF sends energy control information for policy adjustment to the PCF</w:t>
      </w:r>
      <w:ins w:id="73" w:author="LaeYoung (LG Electronics)" w:date="2024-02-06T18:39:00Z">
        <w:r w:rsidR="00471BD6">
          <w:rPr>
            <w:lang w:val="en-US" w:eastAsia="zh-CN"/>
          </w:rPr>
          <w:t>.</w:t>
        </w:r>
      </w:ins>
      <w:del w:id="74" w:author="LaeYoung (LG Electronics)" w:date="2024-02-06T18:39:00Z">
        <w:r w:rsidDel="00471BD6">
          <w:rPr>
            <w:lang w:val="en-US" w:eastAsia="zh-CN"/>
          </w:rPr>
          <w:delText>,</w:delText>
        </w:r>
      </w:del>
      <w:ins w:id="75" w:author="LaeYoung (LG Electronics)" w:date="2024-02-06T18:42:00Z">
        <w:r w:rsidR="006F64C9">
          <w:rPr>
            <w:lang w:val="en-US" w:eastAsia="zh-CN"/>
          </w:rPr>
          <w:t xml:space="preserve"> The energy control information for policy adjustment </w:t>
        </w:r>
      </w:ins>
      <w:ins w:id="76" w:author="LaeYoung (LG Electronics)" w:date="2024-02-06T18:53:00Z">
        <w:r w:rsidR="00426E36">
          <w:rPr>
            <w:lang w:val="en-US" w:eastAsia="zh-CN"/>
          </w:rPr>
          <w:t xml:space="preserve">per PDU Session </w:t>
        </w:r>
      </w:ins>
      <w:ins w:id="77" w:author="LaeYoung (LG Electronics)" w:date="2024-02-06T18:42:00Z">
        <w:r w:rsidR="006F64C9">
          <w:rPr>
            <w:lang w:val="en-US" w:eastAsia="zh-CN"/>
          </w:rPr>
          <w:t xml:space="preserve">may contain </w:t>
        </w:r>
      </w:ins>
      <w:ins w:id="78" w:author="LaeYoung (LG Electronics)" w:date="2024-02-06T18:59:00Z">
        <w:r w:rsidR="00925737">
          <w:rPr>
            <w:lang w:val="en-US" w:eastAsia="zh-CN"/>
          </w:rPr>
          <w:t>one or more of the following information:</w:t>
        </w:r>
      </w:ins>
    </w:p>
    <w:p w14:paraId="6405EE42" w14:textId="499F95A6" w:rsidR="00925737" w:rsidRDefault="006425BE">
      <w:pPr>
        <w:pStyle w:val="B2"/>
        <w:rPr>
          <w:ins w:id="79" w:author="LaeYoung (LG Electronics)" w:date="2024-02-06T19:00:00Z"/>
          <w:lang w:val="en-US" w:eastAsia="zh-CN"/>
        </w:rPr>
        <w:pPrChange w:id="80" w:author="LaeYoung (LG Electronics)" w:date="2024-02-06T19:01:00Z">
          <w:pPr>
            <w:pStyle w:val="B1"/>
          </w:pPr>
        </w:pPrChange>
      </w:pPr>
      <w:ins w:id="81" w:author="LaeYoung (LG Electronics)" w:date="2024-02-11T13:30:00Z">
        <w:r>
          <w:rPr>
            <w:lang w:val="en-US" w:eastAsia="zh-CN"/>
          </w:rPr>
          <w:t>a)</w:t>
        </w:r>
      </w:ins>
      <w:ins w:id="82" w:author="LaeYoung (LG Electronics)" w:date="2024-02-06T19:01:00Z">
        <w:r w:rsidR="00925737">
          <w:rPr>
            <w:lang w:val="en-US" w:eastAsia="zh-CN"/>
          </w:rPr>
          <w:tab/>
        </w:r>
      </w:ins>
      <w:ins w:id="83" w:author="LaeYoung (LG Electronics)" w:date="2024-02-06T18:59:00Z">
        <w:r w:rsidR="00925737">
          <w:rPr>
            <w:lang w:val="en-US" w:eastAsia="zh-CN"/>
          </w:rPr>
          <w:t>I</w:t>
        </w:r>
      </w:ins>
      <w:ins w:id="84" w:author="LaeYoung (LG Electronics)" w:date="2024-02-06T18:42:00Z">
        <w:r w:rsidR="006F64C9">
          <w:rPr>
            <w:lang w:val="en-US" w:eastAsia="zh-CN"/>
          </w:rPr>
          <w:t>ndication that the energy consumption threshold is exceeded</w:t>
        </w:r>
      </w:ins>
      <w:ins w:id="85" w:author="LaeYoung (LG Electronics)" w:date="2024-02-06T18:52:00Z">
        <w:r w:rsidR="006A753F">
          <w:rPr>
            <w:lang w:val="en-US" w:eastAsia="zh-CN"/>
          </w:rPr>
          <w:t xml:space="preserve"> or</w:t>
        </w:r>
      </w:ins>
      <w:ins w:id="86" w:author="LaeYoung (LG Electronics)" w:date="2024-02-06T18:42:00Z">
        <w:r w:rsidR="006F64C9">
          <w:rPr>
            <w:lang w:val="en-US" w:eastAsia="zh-CN"/>
          </w:rPr>
          <w:t xml:space="preserve"> about to exceed,</w:t>
        </w:r>
      </w:ins>
      <w:r w:rsidR="00CA0630">
        <w:rPr>
          <w:lang w:val="en-US" w:eastAsia="zh-CN"/>
        </w:rPr>
        <w:t xml:space="preserve"> </w:t>
      </w:r>
      <w:del w:id="87" w:author="LaeYoung (LG Electronics)" w:date="2024-02-06T18:53:00Z">
        <w:r w:rsidR="00CA0630" w:rsidDel="00426E36">
          <w:rPr>
            <w:lang w:val="en-US" w:eastAsia="zh-CN"/>
          </w:rPr>
          <w:delText xml:space="preserve">indicating the PCF to adjust SM policy including e.g. </w:delText>
        </w:r>
      </w:del>
    </w:p>
    <w:p w14:paraId="34655330" w14:textId="18F58352" w:rsidR="00925737" w:rsidRDefault="006425BE">
      <w:pPr>
        <w:pStyle w:val="B2"/>
        <w:rPr>
          <w:ins w:id="88" w:author="LaeYoung (LG Electronics)" w:date="2024-02-06T19:00:00Z"/>
          <w:lang w:val="en-US" w:eastAsia="zh-CN"/>
        </w:rPr>
        <w:pPrChange w:id="89" w:author="LaeYoung (LG Electronics)" w:date="2024-02-06T19:01:00Z">
          <w:pPr>
            <w:pStyle w:val="B1"/>
          </w:pPr>
        </w:pPrChange>
      </w:pPr>
      <w:ins w:id="90" w:author="LaeYoung (LG Electronics)" w:date="2024-02-11T13:30:00Z">
        <w:r>
          <w:rPr>
            <w:lang w:val="en-US" w:eastAsia="zh-CN"/>
          </w:rPr>
          <w:t>b)</w:t>
        </w:r>
      </w:ins>
      <w:ins w:id="91" w:author="LaeYoung (LG Electronics)" w:date="2024-02-06T19:01:00Z">
        <w:r w:rsidR="00925737">
          <w:rPr>
            <w:lang w:val="en-US" w:eastAsia="zh-CN"/>
          </w:rPr>
          <w:tab/>
        </w:r>
      </w:ins>
      <w:ins w:id="92" w:author="LaeYoung (LG Electronics)" w:date="2024-02-06T19:00:00Z">
        <w:r w:rsidR="00925737">
          <w:rPr>
            <w:lang w:val="en-US" w:eastAsia="zh-CN"/>
          </w:rPr>
          <w:t>I</w:t>
        </w:r>
      </w:ins>
      <w:ins w:id="93" w:author="LaeYoung (LG Electronics)" w:date="2024-02-06T18:54:00Z">
        <w:r w:rsidR="00426E36">
          <w:rPr>
            <w:lang w:val="en-US" w:eastAsia="zh-CN"/>
          </w:rPr>
          <w:t xml:space="preserve">ndication to </w:t>
        </w:r>
      </w:ins>
      <w:r w:rsidR="00CA0630">
        <w:rPr>
          <w:lang w:val="en-US" w:eastAsia="zh-CN"/>
        </w:rPr>
        <w:t>adjust QoS parameters</w:t>
      </w:r>
      <w:del w:id="94" w:author="LaeYoung (LG Electronics)" w:date="2024-02-06T19:00:00Z">
        <w:r w:rsidR="00CA0630" w:rsidDel="00925737">
          <w:rPr>
            <w:lang w:val="en-US" w:eastAsia="zh-CN"/>
          </w:rPr>
          <w:delText xml:space="preserve">, or </w:delText>
        </w:r>
      </w:del>
    </w:p>
    <w:p w14:paraId="7B0B0040" w14:textId="65912DE3" w:rsidR="00925737" w:rsidRDefault="006425BE">
      <w:pPr>
        <w:pStyle w:val="B2"/>
        <w:rPr>
          <w:ins w:id="95" w:author="LaeYoung (LG Electronics)" w:date="2024-02-06T18:59:00Z"/>
          <w:lang w:val="en-US" w:eastAsia="zh-CN"/>
        </w:rPr>
        <w:pPrChange w:id="96" w:author="LaeYoung (LG Electronics)" w:date="2024-02-06T19:01:00Z">
          <w:pPr>
            <w:pStyle w:val="B1"/>
          </w:pPr>
        </w:pPrChange>
      </w:pPr>
      <w:ins w:id="97" w:author="LaeYoung (LG Electronics)" w:date="2024-02-11T13:30:00Z">
        <w:r>
          <w:rPr>
            <w:lang w:val="en-US" w:eastAsia="zh-CN"/>
          </w:rPr>
          <w:t>c)</w:t>
        </w:r>
      </w:ins>
      <w:ins w:id="98" w:author="LaeYoung (LG Electronics)" w:date="2024-02-06T19:01:00Z">
        <w:r w:rsidR="00925737">
          <w:rPr>
            <w:lang w:val="en-US" w:eastAsia="zh-CN"/>
          </w:rPr>
          <w:tab/>
        </w:r>
      </w:ins>
      <w:ins w:id="99" w:author="LaeYoung (LG Electronics)" w:date="2024-02-06T19:00:00Z">
        <w:r w:rsidR="00925737">
          <w:rPr>
            <w:lang w:val="en-US" w:eastAsia="zh-CN"/>
          </w:rPr>
          <w:t xml:space="preserve">Indication to </w:t>
        </w:r>
      </w:ins>
      <w:r w:rsidR="00CA0630">
        <w:rPr>
          <w:lang w:val="en-US" w:eastAsia="zh-CN"/>
        </w:rPr>
        <w:t>trigger PDU Session release or deactivation</w:t>
      </w:r>
      <w:del w:id="100" w:author="LaeYoung (LG Electronics)" w:date="2024-02-06T19:00:00Z">
        <w:r w:rsidR="00CA0630" w:rsidDel="00925737">
          <w:rPr>
            <w:lang w:val="en-US" w:eastAsia="zh-CN"/>
          </w:rPr>
          <w:delText>.</w:delText>
        </w:r>
      </w:del>
      <w:r w:rsidR="00CA0630">
        <w:rPr>
          <w:lang w:val="en-US" w:eastAsia="zh-CN"/>
        </w:rPr>
        <w:t xml:space="preserve"> </w:t>
      </w:r>
    </w:p>
    <w:p w14:paraId="2EE31EFC" w14:textId="1AB70A18" w:rsidR="00CA0630" w:rsidRDefault="00CA0630" w:rsidP="00925737">
      <w:pPr>
        <w:pStyle w:val="B1"/>
        <w:ind w:firstLine="0"/>
        <w:rPr>
          <w:ins w:id="101" w:author="LaeYoung (LG Electronics)" w:date="2024-02-06T19:18:00Z"/>
          <w:lang w:val="en-US" w:eastAsia="zh-CN"/>
        </w:rPr>
      </w:pPr>
      <w:r>
        <w:rPr>
          <w:lang w:val="en-US" w:eastAsia="zh-CN"/>
        </w:rPr>
        <w:t>The EECF sends the information to PCF via Npcf_PolicyAuthorization Create/Update service.</w:t>
      </w:r>
    </w:p>
    <w:p w14:paraId="23230317" w14:textId="06776F98" w:rsidR="00680FCE" w:rsidRDefault="00680FCE" w:rsidP="00680FCE">
      <w:pPr>
        <w:pStyle w:val="NO"/>
        <w:rPr>
          <w:lang w:val="en-US" w:eastAsia="zh-CN"/>
        </w:rPr>
      </w:pPr>
      <w:ins w:id="102" w:author="LaeYoung (LG Electronics)" w:date="2024-02-06T19:18:00Z">
        <w:r>
          <w:rPr>
            <w:rFonts w:eastAsia="SimSun"/>
            <w:lang w:val="en-US" w:eastAsia="zh-CN"/>
          </w:rPr>
          <w:t xml:space="preserve">NOTE </w:t>
        </w:r>
      </w:ins>
      <w:ins w:id="103" w:author="LaeYoung (LG Electronics)" w:date="2024-04-12T11:22:00Z">
        <w:r w:rsidR="00FB3B55">
          <w:rPr>
            <w:rFonts w:eastAsiaTheme="minorEastAsia" w:hint="eastAsia"/>
            <w:lang w:val="en-US" w:eastAsia="ko-KR"/>
          </w:rPr>
          <w:t>3</w:t>
        </w:r>
      </w:ins>
      <w:ins w:id="104" w:author="LaeYoung (LG Electronics)" w:date="2024-02-06T19:18:00Z">
        <w:r>
          <w:rPr>
            <w:rFonts w:eastAsia="SimSun"/>
            <w:lang w:val="en-US" w:eastAsia="zh-CN"/>
          </w:rPr>
          <w:t>:</w:t>
        </w:r>
        <w:r>
          <w:rPr>
            <w:rFonts w:eastAsia="SimSun"/>
            <w:lang w:val="en-US" w:eastAsia="zh-CN"/>
          </w:rPr>
          <w:tab/>
          <w:t xml:space="preserve">It is assumed that </w:t>
        </w:r>
      </w:ins>
      <w:ins w:id="105" w:author="LaeYoung (LG Electronics)" w:date="2024-02-06T19:19:00Z">
        <w:r>
          <w:rPr>
            <w:rFonts w:eastAsia="SimSun"/>
            <w:lang w:val="en-US" w:eastAsia="zh-CN"/>
          </w:rPr>
          <w:t>QoS parameters</w:t>
        </w:r>
      </w:ins>
      <w:ins w:id="106" w:author="LaeYoung (LG Electronics)" w:date="2024-02-06T19:18:00Z">
        <w:r>
          <w:rPr>
            <w:rFonts w:eastAsia="SimSun"/>
            <w:lang w:val="en-US" w:eastAsia="zh-CN"/>
          </w:rPr>
          <w:t xml:space="preserve"> can be adjusted when </w:t>
        </w:r>
        <w:r>
          <w:rPr>
            <w:lang w:val="en-US" w:eastAsia="zh-CN"/>
          </w:rPr>
          <w:t xml:space="preserve">the energy consumption threshold is about to exceed while </w:t>
        </w:r>
      </w:ins>
      <w:ins w:id="107" w:author="LaeYoung (LG Electronics)" w:date="2024-02-06T19:19:00Z">
        <w:r>
          <w:rPr>
            <w:lang w:val="en-US" w:eastAsia="zh-CN"/>
          </w:rPr>
          <w:t>PDU Session release or deactivation</w:t>
        </w:r>
      </w:ins>
      <w:ins w:id="108" w:author="LaeYoung (LG Electronics)" w:date="2024-02-06T19:18:00Z">
        <w:r>
          <w:rPr>
            <w:lang w:val="en-US" w:eastAsia="zh-CN"/>
          </w:rPr>
          <w:t xml:space="preserve"> can be </w:t>
        </w:r>
      </w:ins>
      <w:ins w:id="109" w:author="LaeYoung (LG Electronics)" w:date="2024-02-06T19:19:00Z">
        <w:r>
          <w:rPr>
            <w:lang w:val="en-US" w:eastAsia="zh-CN"/>
          </w:rPr>
          <w:t>performed</w:t>
        </w:r>
      </w:ins>
      <w:ins w:id="110" w:author="LaeYoung (LG Electronics)" w:date="2024-02-06T19:18:00Z">
        <w:r>
          <w:rPr>
            <w:lang w:val="en-US" w:eastAsia="zh-CN"/>
          </w:rPr>
          <w:t xml:space="preserve"> </w:t>
        </w:r>
        <w:r>
          <w:rPr>
            <w:rFonts w:eastAsia="SimSun"/>
            <w:lang w:val="en-US" w:eastAsia="zh-CN"/>
          </w:rPr>
          <w:t xml:space="preserve">when </w:t>
        </w:r>
        <w:r>
          <w:rPr>
            <w:lang w:val="en-US" w:eastAsia="zh-CN"/>
          </w:rPr>
          <w:t>the energy consumption threshold is exceeded</w:t>
        </w:r>
        <w:r>
          <w:rPr>
            <w:rFonts w:eastAsia="SimSun"/>
            <w:lang w:val="en-US" w:eastAsia="zh-CN"/>
          </w:rPr>
          <w:t>.</w:t>
        </w:r>
      </w:ins>
    </w:p>
    <w:p w14:paraId="5A288808" w14:textId="1A392A79" w:rsidR="00CA0630" w:rsidRPr="00CA0630" w:rsidRDefault="00CA0630" w:rsidP="00CA0630">
      <w:pPr>
        <w:pStyle w:val="EditorsNote"/>
        <w:ind w:left="1559" w:hanging="1276"/>
        <w:rPr>
          <w:lang w:eastAsia="zh-CN"/>
        </w:rPr>
      </w:pPr>
      <w:del w:id="111" w:author="LaeYoung (LG Electronics)" w:date="2024-02-06T19:19:00Z">
        <w:r w:rsidDel="00680FCE">
          <w:rPr>
            <w:lang w:eastAsia="zh-CN"/>
          </w:rPr>
          <w:delText>Editor's note:</w:delText>
        </w:r>
        <w:r w:rsidDel="00680FCE">
          <w:rPr>
            <w:lang w:eastAsia="zh-CN"/>
          </w:rPr>
          <w:tab/>
        </w:r>
        <w:r w:rsidRPr="00CA0630" w:rsidDel="00680FCE">
          <w:rPr>
            <w:lang w:eastAsia="zh-CN"/>
          </w:rPr>
          <w:delText>How the energy control information as assistance information for policy adjustment satisfies the energy consumption threshold is FFS.</w:delText>
        </w:r>
      </w:del>
    </w:p>
    <w:p w14:paraId="5FF7769E" w14:textId="47765B25" w:rsidR="00CA0630" w:rsidRDefault="00CA0630" w:rsidP="00CA0630">
      <w:pPr>
        <w:pStyle w:val="B1"/>
        <w:rPr>
          <w:rFonts w:eastAsia="SimSun"/>
          <w:lang w:val="en-US" w:eastAsia="zh-CN"/>
        </w:rPr>
      </w:pPr>
      <w:r>
        <w:rPr>
          <w:rFonts w:eastAsia="SimSun"/>
          <w:lang w:val="en-US" w:eastAsia="zh-CN"/>
        </w:rPr>
        <w:t>7.</w:t>
      </w:r>
      <w:r>
        <w:rPr>
          <w:rFonts w:eastAsia="SimSun"/>
          <w:lang w:val="en-US" w:eastAsia="zh-CN"/>
        </w:rPr>
        <w:tab/>
        <w:t>The PCF reuses steps 2-4 of the AM Policy Association Modification procedure as specified in clause 4.16.2.1.1 of TS 23.502 [3] to update AM policy</w:t>
      </w:r>
      <w:del w:id="112" w:author="LaeYoung (LG Electronics)" w:date="2024-02-06T19:02:00Z">
        <w:r w:rsidDel="00925737">
          <w:rPr>
            <w:rFonts w:eastAsia="SimSun"/>
            <w:lang w:val="en-US" w:eastAsia="zh-CN"/>
          </w:rPr>
          <w:delText>, including: e.g. UE-AMBR, UE-Slice-MBR</w:delText>
        </w:r>
      </w:del>
      <w:r>
        <w:rPr>
          <w:rFonts w:eastAsia="SimSun"/>
          <w:lang w:val="en-US" w:eastAsia="zh-CN"/>
        </w:rPr>
        <w:t xml:space="preserve"> based on the energy control information received from EECF in step 5</w:t>
      </w:r>
      <w:ins w:id="113" w:author="LaeYoung (LG Electronics)" w:date="2024-02-06T19:02:00Z">
        <w:r w:rsidR="00925737">
          <w:rPr>
            <w:rFonts w:eastAsia="SimSun"/>
            <w:lang w:val="en-US" w:eastAsia="zh-CN"/>
          </w:rPr>
          <w:t>, local policy</w:t>
        </w:r>
      </w:ins>
      <w:r>
        <w:rPr>
          <w:rFonts w:eastAsia="SimSun"/>
          <w:lang w:val="en-US" w:eastAsia="zh-CN"/>
        </w:rPr>
        <w:t>.</w:t>
      </w:r>
      <w:ins w:id="114" w:author="LaeYoung (LG Electronics)" w:date="2024-02-11T13:30:00Z">
        <w:r w:rsidR="00F07EDE">
          <w:rPr>
            <w:rFonts w:eastAsia="SimSun"/>
            <w:lang w:val="en-US" w:eastAsia="zh-CN"/>
          </w:rPr>
          <w:t xml:space="preserve"> If the EECF provided only A)</w:t>
        </w:r>
      </w:ins>
      <w:ins w:id="115" w:author="LaeYoung (LG Electronics)" w:date="2024-02-11T13:31:00Z">
        <w:r w:rsidR="00F07EDE">
          <w:rPr>
            <w:rFonts w:eastAsia="SimSun"/>
            <w:lang w:val="en-US" w:eastAsia="zh-CN"/>
          </w:rPr>
          <w:t xml:space="preserve"> in step 5, which AM policy is </w:t>
        </w:r>
      </w:ins>
      <w:ins w:id="116" w:author="LaeYoung (LG Electronics)" w:date="2024-02-11T13:32:00Z">
        <w:r w:rsidR="00F07EDE">
          <w:rPr>
            <w:rFonts w:eastAsia="SimSun"/>
            <w:lang w:val="en-US" w:eastAsia="zh-CN"/>
          </w:rPr>
          <w:t>applied</w:t>
        </w:r>
      </w:ins>
      <w:ins w:id="117" w:author="LaeYoung (LG Electronics)" w:date="2024-02-11T13:31:00Z">
        <w:r w:rsidR="00F07EDE">
          <w:rPr>
            <w:rFonts w:eastAsia="SimSun"/>
            <w:lang w:val="en-US" w:eastAsia="zh-CN"/>
          </w:rPr>
          <w:t xml:space="preserve"> is up to the PCF.</w:t>
        </w:r>
      </w:ins>
    </w:p>
    <w:p w14:paraId="338E71D4" w14:textId="6A94CF1E" w:rsidR="00CA0630" w:rsidRDefault="00CA0630" w:rsidP="00CA0630">
      <w:pPr>
        <w:pStyle w:val="B1"/>
        <w:rPr>
          <w:rFonts w:eastAsia="SimSun"/>
          <w:lang w:val="en-US" w:eastAsia="zh-CN"/>
        </w:rPr>
      </w:pPr>
      <w:r>
        <w:rPr>
          <w:rFonts w:eastAsia="SimSun"/>
          <w:lang w:val="en-US" w:eastAsia="zh-CN"/>
        </w:rPr>
        <w:t>8.</w:t>
      </w:r>
      <w:r>
        <w:rPr>
          <w:rFonts w:eastAsia="SimSun"/>
          <w:lang w:val="en-US" w:eastAsia="zh-CN"/>
        </w:rPr>
        <w:tab/>
        <w:t>The PCF reuses steps 3-5 of the SM Policy Association Modification procedure as specified in clause 4.16.5.2.1 of TS 23.502 [3] to update SM policy</w:t>
      </w:r>
      <w:del w:id="118" w:author="LaeYoung (LG Electronics)" w:date="2024-02-06T19:03:00Z">
        <w:r w:rsidDel="00925737">
          <w:rPr>
            <w:rFonts w:eastAsia="SimSun"/>
            <w:lang w:val="en-US" w:eastAsia="zh-CN"/>
          </w:rPr>
          <w:delText>, including QoS parameters, indication of PDU Session release, or PDU Session deactivation</w:delText>
        </w:r>
      </w:del>
      <w:r>
        <w:rPr>
          <w:rFonts w:eastAsia="SimSun"/>
          <w:lang w:val="en-US" w:eastAsia="zh-CN"/>
        </w:rPr>
        <w:t xml:space="preserve"> based on the energy control information received from EECF in step 6</w:t>
      </w:r>
      <w:ins w:id="119" w:author="LaeYoung (LG Electronics)" w:date="2024-02-06T19:03:00Z">
        <w:r w:rsidR="00925737">
          <w:rPr>
            <w:rFonts w:eastAsia="SimSun"/>
            <w:lang w:val="en-US" w:eastAsia="zh-CN"/>
          </w:rPr>
          <w:t>, local policy</w:t>
        </w:r>
      </w:ins>
      <w:r>
        <w:rPr>
          <w:rFonts w:eastAsia="SimSun"/>
          <w:lang w:val="en-US" w:eastAsia="zh-CN"/>
        </w:rPr>
        <w:t>.</w:t>
      </w:r>
      <w:ins w:id="120" w:author="LaeYoung (LG Electronics)" w:date="2024-02-11T13:32:00Z">
        <w:r w:rsidR="00F07EDE">
          <w:rPr>
            <w:rFonts w:eastAsia="SimSun"/>
            <w:lang w:val="en-US" w:eastAsia="zh-CN"/>
          </w:rPr>
          <w:t xml:space="preserve"> If the EECF provided only a) in step 6, which SM policy is applied is up to the PCF.</w:t>
        </w:r>
      </w:ins>
    </w:p>
    <w:p w14:paraId="7AB1911A" w14:textId="23A2135D" w:rsidR="00CA0630" w:rsidRDefault="00CA0630" w:rsidP="00CA0630">
      <w:pPr>
        <w:pStyle w:val="NO"/>
        <w:rPr>
          <w:rFonts w:eastAsia="SimSun"/>
          <w:lang w:val="en-US" w:eastAsia="zh-CN"/>
        </w:rPr>
      </w:pPr>
      <w:r>
        <w:rPr>
          <w:rFonts w:eastAsia="SimSun"/>
          <w:lang w:val="en-US" w:eastAsia="zh-CN"/>
        </w:rPr>
        <w:lastRenderedPageBreak/>
        <w:t>NOTE</w:t>
      </w:r>
      <w:ins w:id="121" w:author="LaeYoung (LG Electronics)" w:date="2024-02-06T19:18:00Z">
        <w:r w:rsidR="00680FCE">
          <w:rPr>
            <w:rFonts w:eastAsia="SimSun"/>
            <w:lang w:val="en-US" w:eastAsia="zh-CN"/>
          </w:rPr>
          <w:t xml:space="preserve"> </w:t>
        </w:r>
      </w:ins>
      <w:ins w:id="122" w:author="LaeYoung (LG Electronics)" w:date="2024-04-12T11:22:00Z">
        <w:r w:rsidR="00FB3B55">
          <w:rPr>
            <w:rFonts w:eastAsiaTheme="minorEastAsia" w:hint="eastAsia"/>
            <w:lang w:val="en-US" w:eastAsia="ko-KR"/>
          </w:rPr>
          <w:t>4</w:t>
        </w:r>
      </w:ins>
      <w:r>
        <w:rPr>
          <w:rFonts w:eastAsia="SimSun"/>
          <w:lang w:val="en-US" w:eastAsia="zh-CN"/>
        </w:rPr>
        <w:t>:</w:t>
      </w:r>
      <w:r>
        <w:rPr>
          <w:rFonts w:eastAsia="SimSun"/>
          <w:lang w:val="en-US" w:eastAsia="zh-CN"/>
        </w:rPr>
        <w:tab/>
        <w:t>It is assumed that the controlled resources (e.g. Non-GBR QoS Flows, slices, PDU Sessions) are used only for the best-effort traffic and the guaranteed traffic is not affected.</w:t>
      </w:r>
    </w:p>
    <w:p w14:paraId="09189067" w14:textId="77777777" w:rsidR="00CA0630" w:rsidRDefault="00CA0630" w:rsidP="00CA0630">
      <w:pPr>
        <w:pStyle w:val="B1"/>
        <w:rPr>
          <w:rFonts w:eastAsia="SimSun"/>
          <w:lang w:val="en-US" w:eastAsia="zh-CN"/>
        </w:rPr>
      </w:pPr>
      <w:r>
        <w:rPr>
          <w:rFonts w:eastAsia="SimSun"/>
          <w:lang w:val="en-US" w:eastAsia="zh-CN"/>
        </w:rPr>
        <w:t>9.</w:t>
      </w:r>
      <w:r>
        <w:rPr>
          <w:rFonts w:eastAsia="SimSun"/>
          <w:lang w:val="en-US" w:eastAsia="zh-CN"/>
        </w:rPr>
        <w:tab/>
        <w:t>The SMF triggers N4 Session Modification procedure specified in clause 4.4.1.3 of TS 23.502 [3] to enforce the QoS parameters in the updated SM policy in step 8.</w:t>
      </w:r>
    </w:p>
    <w:p w14:paraId="0E687FEF" w14:textId="57B698CA" w:rsidR="00CA0630" w:rsidRDefault="00CA0630" w:rsidP="00CA0630">
      <w:pPr>
        <w:pStyle w:val="B1"/>
        <w:rPr>
          <w:rFonts w:eastAsia="SimSun"/>
          <w:lang w:val="en-US" w:eastAsia="zh-CN"/>
        </w:rPr>
      </w:pPr>
      <w:r>
        <w:rPr>
          <w:rFonts w:eastAsia="SimSun"/>
          <w:lang w:val="en-US" w:eastAsia="zh-CN"/>
        </w:rPr>
        <w:t>10.</w:t>
      </w:r>
      <w:r>
        <w:rPr>
          <w:rFonts w:eastAsia="SimSun"/>
          <w:lang w:val="en-US" w:eastAsia="zh-CN"/>
        </w:rPr>
        <w:tab/>
        <w:t>If the updated SM policy in step 8 includes indication of PDU session release, the SMF triggers PDU Session release procedure specified in clause 4.3.4.2 of TS 23.502 [3]. If the updated SM policy in step 8 includes indication of PDU session deactivation, the SMF triggers PDU Session deactivation procedure specified in clause 4.3.7 of TS 23.502 [3].</w:t>
      </w:r>
      <w:ins w:id="123" w:author="S2-2404805 (Toyota Motor Corporation)" w:date="2024-04-12T11:21:00Z">
        <w:r w:rsidR="00C102AB" w:rsidRPr="00C102AB">
          <w:rPr>
            <w:lang w:val="en-US" w:eastAsia="zh-CN"/>
          </w:rPr>
          <w:t xml:space="preserve"> </w:t>
        </w:r>
        <w:r w:rsidR="00C102AB">
          <w:rPr>
            <w:lang w:val="en-US" w:eastAsia="zh-CN"/>
          </w:rPr>
          <w:t xml:space="preserve">Before the release/deactivation of PDU </w:t>
        </w:r>
      </w:ins>
      <w:ins w:id="124" w:author="LaeYoung (LG Electronics)" w:date="2024-04-12T11:23:00Z">
        <w:r w:rsidR="00FB3B55">
          <w:rPr>
            <w:rFonts w:hint="eastAsia"/>
            <w:lang w:val="en-US" w:eastAsia="ko-KR"/>
          </w:rPr>
          <w:t>S</w:t>
        </w:r>
      </w:ins>
      <w:ins w:id="125" w:author="S2-2404805 (Toyota Motor Corporation)" w:date="2024-04-12T11:21:00Z">
        <w:r w:rsidR="00C102AB">
          <w:rPr>
            <w:lang w:val="en-US" w:eastAsia="zh-CN"/>
          </w:rPr>
          <w:t xml:space="preserve">ession, the SMF checks the status of PDU </w:t>
        </w:r>
      </w:ins>
      <w:ins w:id="126" w:author="LaeYoung (LG Electronics)" w:date="2024-04-12T11:23:00Z">
        <w:r w:rsidR="00FB3B55">
          <w:rPr>
            <w:rFonts w:hint="eastAsia"/>
            <w:lang w:val="en-US" w:eastAsia="ko-KR"/>
          </w:rPr>
          <w:t>S</w:t>
        </w:r>
      </w:ins>
      <w:ins w:id="127" w:author="S2-2404805 (Toyota Motor Corporation)" w:date="2024-04-12T11:21:00Z">
        <w:r w:rsidR="00C102AB">
          <w:rPr>
            <w:lang w:val="en-US" w:eastAsia="zh-CN"/>
          </w:rPr>
          <w:t xml:space="preserve">ession. If the PDU </w:t>
        </w:r>
      </w:ins>
      <w:ins w:id="128" w:author="LaeYoung (LG Electronics)" w:date="2024-04-12T11:23:00Z">
        <w:r w:rsidR="00FB3B55">
          <w:rPr>
            <w:rFonts w:hint="eastAsia"/>
            <w:lang w:val="en-US" w:eastAsia="ko-KR"/>
          </w:rPr>
          <w:t>S</w:t>
        </w:r>
      </w:ins>
      <w:ins w:id="129" w:author="S2-2404805 (Toyota Motor Corporation)" w:date="2024-04-12T11:21:00Z">
        <w:r w:rsidR="00C102AB">
          <w:rPr>
            <w:lang w:val="en-US" w:eastAsia="zh-CN"/>
          </w:rPr>
          <w:t xml:space="preserve">ession belongs to priority users/services or specific slice, the SMF should not release/deactivate the PDU </w:t>
        </w:r>
      </w:ins>
      <w:ins w:id="130" w:author="LaeYoung (LG Electronics)" w:date="2024-04-12T11:23:00Z">
        <w:r w:rsidR="00FB3B55">
          <w:rPr>
            <w:rFonts w:hint="eastAsia"/>
            <w:lang w:val="en-US" w:eastAsia="ko-KR"/>
          </w:rPr>
          <w:t>S</w:t>
        </w:r>
      </w:ins>
      <w:ins w:id="131" w:author="S2-2404805 (Toyota Motor Corporation)" w:date="2024-04-12T11:21:00Z">
        <w:r w:rsidR="00C102AB">
          <w:rPr>
            <w:lang w:val="en-US" w:eastAsia="zh-CN"/>
          </w:rPr>
          <w:t xml:space="preserve">ession. The detailed criteria of whether to release/deactivate the PDU </w:t>
        </w:r>
      </w:ins>
      <w:ins w:id="132" w:author="LaeYoung (LG Electronics)" w:date="2024-04-12T11:23:00Z">
        <w:r w:rsidR="00FB3B55">
          <w:rPr>
            <w:rFonts w:hint="eastAsia"/>
            <w:lang w:val="en-US" w:eastAsia="ko-KR"/>
          </w:rPr>
          <w:t>S</w:t>
        </w:r>
      </w:ins>
      <w:ins w:id="133" w:author="S2-2404805 (Toyota Motor Corporation)" w:date="2024-04-12T11:21:00Z">
        <w:r w:rsidR="00C102AB">
          <w:rPr>
            <w:lang w:val="en-US" w:eastAsia="zh-CN"/>
          </w:rPr>
          <w:t>ession depends on the operator</w:t>
        </w:r>
      </w:ins>
      <w:ins w:id="134" w:author="LaeYoung (LG Electronics)" w:date="2024-04-12T11:23:00Z">
        <w:r w:rsidR="00FB3B55">
          <w:rPr>
            <w:rFonts w:hint="eastAsia"/>
            <w:lang w:val="en-US" w:eastAsia="ko-KR"/>
          </w:rPr>
          <w:t>'</w:t>
        </w:r>
      </w:ins>
      <w:ins w:id="135" w:author="S2-2404805 (Toyota Motor Corporation)" w:date="2024-04-12T11:21:00Z">
        <w:r w:rsidR="00C102AB">
          <w:rPr>
            <w:lang w:val="en-US" w:eastAsia="zh-CN"/>
          </w:rPr>
          <w:t>s policy.</w:t>
        </w:r>
      </w:ins>
    </w:p>
    <w:p w14:paraId="5A00B65C" w14:textId="7A8A972F"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 xml:space="preserve">Whether there is a need for a new 5GC NF (the name is called as EECF or EMF, will be harmonized) or whether proposed functionality can be provided by existing NFs </w:t>
      </w:r>
      <w:ins w:id="136" w:author="S2-2404007 (China Mobile)" w:date="2024-04-12T11:19:00Z">
        <w:r w:rsidR="00AC07BC">
          <w:rPr>
            <w:rFonts w:hint="eastAsia"/>
            <w:lang w:val="en-US" w:eastAsia="zh-CN"/>
          </w:rPr>
          <w:t>(or collocated with existing NFs e.g. PCF)</w:t>
        </w:r>
        <w:r w:rsidR="00AC07BC">
          <w:rPr>
            <w:lang w:val="en-US" w:eastAsia="zh-CN"/>
          </w:rPr>
          <w:t xml:space="preserve"> </w:t>
        </w:r>
      </w:ins>
      <w:r w:rsidRPr="00CA0630">
        <w:rPr>
          <w:lang w:eastAsia="zh-CN"/>
        </w:rPr>
        <w:t>will be evaluated during evaluation and conclusion phase</w:t>
      </w:r>
    </w:p>
    <w:p w14:paraId="6860CCA6" w14:textId="73B8BA89" w:rsidR="00CA0630" w:rsidRDefault="00CA0630" w:rsidP="00CA0630">
      <w:pPr>
        <w:pStyle w:val="EditorsNote"/>
        <w:ind w:left="1559" w:hanging="1276"/>
        <w:rPr>
          <w:lang w:eastAsia="zh-CN"/>
        </w:rPr>
      </w:pPr>
      <w:del w:id="137" w:author="S2-2404007 (China Mobile)" w:date="2024-04-12T11:19:00Z">
        <w:r w:rsidDel="00AC07BC">
          <w:rPr>
            <w:lang w:eastAsia="zh-CN"/>
          </w:rPr>
          <w:delText>Editor's note:</w:delText>
        </w:r>
        <w:r w:rsidDel="00AC07BC">
          <w:rPr>
            <w:lang w:eastAsia="zh-CN"/>
          </w:rPr>
          <w:tab/>
        </w:r>
        <w:r w:rsidRPr="00CA0630" w:rsidDel="00AC07BC">
          <w:rPr>
            <w:lang w:eastAsia="zh-CN"/>
          </w:rPr>
          <w:delText>Whether the EECF can be collocated with or part of PCF is FFS.</w:delText>
        </w:r>
      </w:del>
    </w:p>
    <w:p w14:paraId="6497E55A" w14:textId="77777777" w:rsidR="00CA0630" w:rsidRPr="00CA0630" w:rsidRDefault="00CA0630" w:rsidP="00CA0630">
      <w:pPr>
        <w:pStyle w:val="EditorsNote"/>
        <w:ind w:left="1559" w:hanging="1276"/>
        <w:rPr>
          <w:lang w:eastAsia="zh-CN"/>
        </w:rPr>
      </w:pPr>
      <w:r>
        <w:rPr>
          <w:lang w:eastAsia="zh-CN"/>
        </w:rPr>
        <w:t>Editor's note:</w:t>
      </w:r>
      <w:r>
        <w:rPr>
          <w:lang w:eastAsia="zh-CN"/>
        </w:rPr>
        <w:tab/>
      </w:r>
      <w:r w:rsidRPr="00CA0630">
        <w:rPr>
          <w:lang w:eastAsia="zh-CN"/>
        </w:rPr>
        <w:t>How per UE energy consumption can be derived from data on data-rate or volume is FFS (same rate or volume can consume different amount power/energy depending on radio conditions). More details on the PDU session granularity energy related information is FFS.</w:t>
      </w:r>
    </w:p>
    <w:p w14:paraId="3246A0DC" w14:textId="77777777" w:rsidR="00CA0630" w:rsidRDefault="00CA0630" w:rsidP="00CA0630">
      <w:pPr>
        <w:pStyle w:val="30"/>
      </w:pPr>
      <w:bookmarkStart w:id="138" w:name="_Toc157674349"/>
      <w:bookmarkStart w:id="139" w:name="_Toc157682272"/>
      <w:r>
        <w:t>6.7.4</w:t>
      </w:r>
      <w:r>
        <w:tab/>
        <w:t>Impacts on existing services, entities and interfaces</w:t>
      </w:r>
      <w:bookmarkEnd w:id="138"/>
      <w:bookmarkEnd w:id="139"/>
    </w:p>
    <w:p w14:paraId="5A95F8BA" w14:textId="77777777" w:rsidR="00CA0630" w:rsidRPr="00341AA3" w:rsidRDefault="00CA0630" w:rsidP="00CA0630">
      <w:pPr>
        <w:rPr>
          <w:rFonts w:eastAsia="DengXian"/>
          <w:b/>
          <w:bCs/>
          <w:lang w:val="en-US" w:eastAsia="zh-CN"/>
        </w:rPr>
      </w:pPr>
      <w:r w:rsidRPr="00341AA3">
        <w:rPr>
          <w:rFonts w:eastAsia="DengXian"/>
          <w:b/>
          <w:bCs/>
          <w:lang w:val="en-US" w:eastAsia="zh-CN"/>
        </w:rPr>
        <w:t>EECF:</w:t>
      </w:r>
    </w:p>
    <w:p w14:paraId="4673EB7C"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New network functionalities are as description of clause 6.7.2.</w:t>
      </w:r>
    </w:p>
    <w:p w14:paraId="681DCDCF" w14:textId="77777777" w:rsidR="00CA0630" w:rsidRPr="00341AA3" w:rsidRDefault="00CA0630" w:rsidP="00CA0630">
      <w:pPr>
        <w:rPr>
          <w:rFonts w:eastAsia="DengXian"/>
          <w:b/>
          <w:bCs/>
          <w:lang w:val="en-US" w:eastAsia="zh-CN"/>
        </w:rPr>
      </w:pPr>
      <w:r w:rsidRPr="00341AA3">
        <w:rPr>
          <w:rFonts w:eastAsia="DengXian"/>
          <w:b/>
          <w:bCs/>
          <w:lang w:val="en-US" w:eastAsia="zh-CN"/>
        </w:rPr>
        <w:t>NEF:</w:t>
      </w:r>
    </w:p>
    <w:p w14:paraId="5A6D6F44"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New service operation Nnef_EnergySaving.</w:t>
      </w:r>
    </w:p>
    <w:p w14:paraId="33526137" w14:textId="77777777" w:rsidR="00CA0630" w:rsidRPr="00341AA3" w:rsidRDefault="00CA0630" w:rsidP="00CA0630">
      <w:pPr>
        <w:rPr>
          <w:rFonts w:eastAsia="DengXian"/>
          <w:b/>
          <w:bCs/>
          <w:lang w:val="en-US" w:eastAsia="zh-CN"/>
        </w:rPr>
      </w:pPr>
      <w:r w:rsidRPr="00341AA3">
        <w:rPr>
          <w:rFonts w:eastAsia="DengXian"/>
          <w:b/>
          <w:bCs/>
          <w:lang w:val="en-US" w:eastAsia="zh-CN"/>
        </w:rPr>
        <w:t>PCF:</w:t>
      </w:r>
    </w:p>
    <w:p w14:paraId="7A6848D4" w14:textId="5C33B15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Updating AM policy and SM policy based on the energy control information for policy adjustment received from EECF</w:t>
      </w:r>
      <w:ins w:id="140" w:author="LaeYoung (LG Electronics)" w:date="2024-02-06T19:32:00Z">
        <w:r w:rsidR="00CE71A6">
          <w:rPr>
            <w:rFonts w:eastAsia="DengXian"/>
            <w:lang w:val="en-US" w:eastAsia="zh-CN"/>
          </w:rPr>
          <w:t>, local policy</w:t>
        </w:r>
      </w:ins>
      <w:r>
        <w:rPr>
          <w:rFonts w:eastAsia="DengXian"/>
          <w:lang w:val="en-US" w:eastAsia="zh-CN"/>
        </w:rPr>
        <w:t>.</w:t>
      </w:r>
    </w:p>
    <w:p w14:paraId="0DBEE2A8" w14:textId="77777777" w:rsidR="00CA0630" w:rsidRPr="00341AA3" w:rsidRDefault="00CA0630" w:rsidP="00CA0630">
      <w:pPr>
        <w:rPr>
          <w:rFonts w:eastAsia="DengXian"/>
          <w:b/>
          <w:bCs/>
          <w:lang w:val="en-US" w:eastAsia="zh-CN"/>
        </w:rPr>
      </w:pPr>
      <w:r w:rsidRPr="00341AA3">
        <w:rPr>
          <w:rFonts w:eastAsia="DengXian"/>
          <w:b/>
          <w:bCs/>
          <w:lang w:val="en-US" w:eastAsia="zh-CN"/>
        </w:rPr>
        <w:t>UDM:</w:t>
      </w:r>
    </w:p>
    <w:p w14:paraId="6F0A0166"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Storing and providing energy saving authorization information and energy consumption threshold in subscription information.</w:t>
      </w:r>
    </w:p>
    <w:p w14:paraId="6DE492FF" w14:textId="77777777" w:rsidR="00CA0630" w:rsidRPr="00341AA3" w:rsidRDefault="00CA0630" w:rsidP="00CA0630">
      <w:pPr>
        <w:rPr>
          <w:rFonts w:eastAsia="DengXian"/>
          <w:b/>
          <w:bCs/>
          <w:lang w:val="en-US" w:eastAsia="zh-CN"/>
        </w:rPr>
      </w:pPr>
      <w:r w:rsidRPr="00341AA3">
        <w:rPr>
          <w:rFonts w:eastAsia="DengXian"/>
          <w:b/>
          <w:bCs/>
          <w:lang w:val="en-US" w:eastAsia="zh-CN"/>
        </w:rPr>
        <w:t>UPF:</w:t>
      </w:r>
    </w:p>
    <w:p w14:paraId="74E84508" w14:textId="77777777" w:rsidR="00CA0630" w:rsidRDefault="00CA0630" w:rsidP="00CA0630">
      <w:pPr>
        <w:pStyle w:val="B1"/>
        <w:rPr>
          <w:rFonts w:eastAsia="DengXian"/>
          <w:lang w:val="en-US" w:eastAsia="zh-CN"/>
        </w:rPr>
      </w:pPr>
      <w:r>
        <w:rPr>
          <w:rFonts w:eastAsia="DengXian"/>
          <w:lang w:val="en-US" w:eastAsia="zh-CN"/>
        </w:rPr>
        <w:t>-</w:t>
      </w:r>
      <w:r>
        <w:rPr>
          <w:rFonts w:eastAsia="DengXian"/>
          <w:lang w:val="en-US" w:eastAsia="zh-CN"/>
        </w:rPr>
        <w:tab/>
        <w:t>Reporting the data volume of specific PDU session based on EECF request.</w:t>
      </w:r>
    </w:p>
    <w:p w14:paraId="223D7BC0" w14:textId="77777777" w:rsidR="003357ED" w:rsidRPr="00CA0630" w:rsidRDefault="003357ED" w:rsidP="004258BC">
      <w:pPr>
        <w:rPr>
          <w:rFonts w:eastAsiaTheme="minorEastAsia"/>
          <w:lang w:val="en-US"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3D5B3" w14:textId="77777777" w:rsidR="005D3EDE" w:rsidRDefault="005D3EDE">
      <w:r>
        <w:separator/>
      </w:r>
    </w:p>
    <w:p w14:paraId="223A1E5A" w14:textId="77777777" w:rsidR="005D3EDE" w:rsidRDefault="005D3EDE"/>
  </w:endnote>
  <w:endnote w:type="continuationSeparator" w:id="0">
    <w:p w14:paraId="04CB5621" w14:textId="77777777" w:rsidR="005D3EDE" w:rsidRDefault="005D3EDE">
      <w:r>
        <w:continuationSeparator/>
      </w:r>
    </w:p>
    <w:p w14:paraId="07B3DD8C" w14:textId="77777777" w:rsidR="005D3EDE" w:rsidRDefault="005D3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3FD3E" w14:textId="77777777" w:rsidR="005D3EDE" w:rsidRDefault="005D3EDE">
      <w:r>
        <w:separator/>
      </w:r>
    </w:p>
    <w:p w14:paraId="6DD6EA72" w14:textId="77777777" w:rsidR="005D3EDE" w:rsidRDefault="005D3EDE"/>
  </w:footnote>
  <w:footnote w:type="continuationSeparator" w:id="0">
    <w:p w14:paraId="65C1F2D8" w14:textId="77777777" w:rsidR="005D3EDE" w:rsidRDefault="005D3EDE">
      <w:r>
        <w:continuationSeparator/>
      </w:r>
    </w:p>
    <w:p w14:paraId="5C8E27ED" w14:textId="77777777" w:rsidR="005D3EDE" w:rsidRDefault="005D3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S2-2404007 (China Mobile)">
    <w15:presenceInfo w15:providerId="None" w15:userId="S2-2404007 (China Mobile)"/>
  </w15:person>
  <w15:person w15:author="S2-2404805 (Toyota Motor Corporation)">
    <w15:presenceInfo w15:providerId="None" w15:userId="S2-2404805 (Toyota Motor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483C"/>
    <w:rsid w:val="0003666B"/>
    <w:rsid w:val="000371CD"/>
    <w:rsid w:val="00037F83"/>
    <w:rsid w:val="000414E7"/>
    <w:rsid w:val="00044E71"/>
    <w:rsid w:val="000520D8"/>
    <w:rsid w:val="00054BA4"/>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7607"/>
    <w:rsid w:val="00220619"/>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048A9"/>
    <w:rsid w:val="003117D5"/>
    <w:rsid w:val="00322651"/>
    <w:rsid w:val="003343B1"/>
    <w:rsid w:val="003357ED"/>
    <w:rsid w:val="00340C2B"/>
    <w:rsid w:val="00347ECE"/>
    <w:rsid w:val="003604F9"/>
    <w:rsid w:val="003622FF"/>
    <w:rsid w:val="00362A22"/>
    <w:rsid w:val="00364DB5"/>
    <w:rsid w:val="00377777"/>
    <w:rsid w:val="003801BA"/>
    <w:rsid w:val="00385B37"/>
    <w:rsid w:val="0039181F"/>
    <w:rsid w:val="003A6A46"/>
    <w:rsid w:val="003B2937"/>
    <w:rsid w:val="003D128E"/>
    <w:rsid w:val="003D187F"/>
    <w:rsid w:val="003D7E37"/>
    <w:rsid w:val="003E43E4"/>
    <w:rsid w:val="003E52FA"/>
    <w:rsid w:val="003E5F50"/>
    <w:rsid w:val="003F0404"/>
    <w:rsid w:val="00400AD6"/>
    <w:rsid w:val="004070AC"/>
    <w:rsid w:val="00411A7F"/>
    <w:rsid w:val="00412D90"/>
    <w:rsid w:val="00414ABF"/>
    <w:rsid w:val="004258BC"/>
    <w:rsid w:val="00426617"/>
    <w:rsid w:val="00426E36"/>
    <w:rsid w:val="0042735F"/>
    <w:rsid w:val="00430B13"/>
    <w:rsid w:val="004340D1"/>
    <w:rsid w:val="00445A8B"/>
    <w:rsid w:val="00454D7B"/>
    <w:rsid w:val="00464FFA"/>
    <w:rsid w:val="004715AA"/>
    <w:rsid w:val="00471BD6"/>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0DA"/>
    <w:rsid w:val="0053516F"/>
    <w:rsid w:val="005407A5"/>
    <w:rsid w:val="00543D75"/>
    <w:rsid w:val="00546798"/>
    <w:rsid w:val="0055526E"/>
    <w:rsid w:val="0055649C"/>
    <w:rsid w:val="00557B9A"/>
    <w:rsid w:val="00571AB8"/>
    <w:rsid w:val="005720F9"/>
    <w:rsid w:val="0057523B"/>
    <w:rsid w:val="00584810"/>
    <w:rsid w:val="00585D7A"/>
    <w:rsid w:val="00595A4E"/>
    <w:rsid w:val="005973CE"/>
    <w:rsid w:val="005A4C96"/>
    <w:rsid w:val="005B321B"/>
    <w:rsid w:val="005B6A2D"/>
    <w:rsid w:val="005C172C"/>
    <w:rsid w:val="005C1D37"/>
    <w:rsid w:val="005C2155"/>
    <w:rsid w:val="005D1150"/>
    <w:rsid w:val="005D3EDE"/>
    <w:rsid w:val="005D717F"/>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425BE"/>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E7AD3"/>
    <w:rsid w:val="006F64C9"/>
    <w:rsid w:val="00702314"/>
    <w:rsid w:val="00715EBD"/>
    <w:rsid w:val="007224FF"/>
    <w:rsid w:val="007227AF"/>
    <w:rsid w:val="007326F0"/>
    <w:rsid w:val="00735C4B"/>
    <w:rsid w:val="00736D07"/>
    <w:rsid w:val="00737179"/>
    <w:rsid w:val="00742F46"/>
    <w:rsid w:val="007449AA"/>
    <w:rsid w:val="007509A1"/>
    <w:rsid w:val="00753D76"/>
    <w:rsid w:val="0075778D"/>
    <w:rsid w:val="007660AB"/>
    <w:rsid w:val="007840C6"/>
    <w:rsid w:val="00792C7C"/>
    <w:rsid w:val="007A099B"/>
    <w:rsid w:val="007A2FB4"/>
    <w:rsid w:val="007B02E4"/>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FAB"/>
    <w:rsid w:val="00872C29"/>
    <w:rsid w:val="00873867"/>
    <w:rsid w:val="00887FDC"/>
    <w:rsid w:val="008968FF"/>
    <w:rsid w:val="008A310C"/>
    <w:rsid w:val="008A51E2"/>
    <w:rsid w:val="008A7A97"/>
    <w:rsid w:val="008B08C0"/>
    <w:rsid w:val="008B0CBF"/>
    <w:rsid w:val="008B1FA8"/>
    <w:rsid w:val="008B2876"/>
    <w:rsid w:val="008C12F6"/>
    <w:rsid w:val="008C23AE"/>
    <w:rsid w:val="008C4395"/>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15CE1"/>
    <w:rsid w:val="00915FF5"/>
    <w:rsid w:val="00917965"/>
    <w:rsid w:val="00925737"/>
    <w:rsid w:val="00933F9F"/>
    <w:rsid w:val="0094340A"/>
    <w:rsid w:val="00946DCE"/>
    <w:rsid w:val="00954250"/>
    <w:rsid w:val="00955510"/>
    <w:rsid w:val="009600D0"/>
    <w:rsid w:val="00964D09"/>
    <w:rsid w:val="00965171"/>
    <w:rsid w:val="009670AA"/>
    <w:rsid w:val="00967594"/>
    <w:rsid w:val="00974272"/>
    <w:rsid w:val="00976023"/>
    <w:rsid w:val="00977AC4"/>
    <w:rsid w:val="00986456"/>
    <w:rsid w:val="009865C3"/>
    <w:rsid w:val="00987974"/>
    <w:rsid w:val="00990E53"/>
    <w:rsid w:val="009A00BA"/>
    <w:rsid w:val="009A1BD6"/>
    <w:rsid w:val="009A2D48"/>
    <w:rsid w:val="009B23CA"/>
    <w:rsid w:val="009B339A"/>
    <w:rsid w:val="009C1F4C"/>
    <w:rsid w:val="009C71DD"/>
    <w:rsid w:val="009D1C3D"/>
    <w:rsid w:val="009F02AB"/>
    <w:rsid w:val="009F05FA"/>
    <w:rsid w:val="009F11D5"/>
    <w:rsid w:val="009F7865"/>
    <w:rsid w:val="00A00471"/>
    <w:rsid w:val="00A1623B"/>
    <w:rsid w:val="00A209BB"/>
    <w:rsid w:val="00A348FD"/>
    <w:rsid w:val="00A34E6A"/>
    <w:rsid w:val="00A3759F"/>
    <w:rsid w:val="00A6032E"/>
    <w:rsid w:val="00A62B46"/>
    <w:rsid w:val="00A63115"/>
    <w:rsid w:val="00A7121B"/>
    <w:rsid w:val="00A724A1"/>
    <w:rsid w:val="00A76F85"/>
    <w:rsid w:val="00A96FE6"/>
    <w:rsid w:val="00A97515"/>
    <w:rsid w:val="00AA782B"/>
    <w:rsid w:val="00AB0837"/>
    <w:rsid w:val="00AC07BC"/>
    <w:rsid w:val="00AC51A0"/>
    <w:rsid w:val="00AC7333"/>
    <w:rsid w:val="00AD1289"/>
    <w:rsid w:val="00AD17CD"/>
    <w:rsid w:val="00AE22E3"/>
    <w:rsid w:val="00AE4D20"/>
    <w:rsid w:val="00AF0C6B"/>
    <w:rsid w:val="00AF3E48"/>
    <w:rsid w:val="00B0115E"/>
    <w:rsid w:val="00B01EB8"/>
    <w:rsid w:val="00B021DB"/>
    <w:rsid w:val="00B06C77"/>
    <w:rsid w:val="00B16287"/>
    <w:rsid w:val="00B259F9"/>
    <w:rsid w:val="00B36312"/>
    <w:rsid w:val="00B36799"/>
    <w:rsid w:val="00B42BCA"/>
    <w:rsid w:val="00B50E5B"/>
    <w:rsid w:val="00B52947"/>
    <w:rsid w:val="00B568A1"/>
    <w:rsid w:val="00B62877"/>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F411A"/>
    <w:rsid w:val="00C00533"/>
    <w:rsid w:val="00C01F83"/>
    <w:rsid w:val="00C02D52"/>
    <w:rsid w:val="00C07704"/>
    <w:rsid w:val="00C07F50"/>
    <w:rsid w:val="00C101D1"/>
    <w:rsid w:val="00C102AB"/>
    <w:rsid w:val="00C14C3F"/>
    <w:rsid w:val="00C14D9E"/>
    <w:rsid w:val="00C214FA"/>
    <w:rsid w:val="00C252D9"/>
    <w:rsid w:val="00C3449A"/>
    <w:rsid w:val="00C44F4F"/>
    <w:rsid w:val="00C45923"/>
    <w:rsid w:val="00C4784C"/>
    <w:rsid w:val="00C5331C"/>
    <w:rsid w:val="00C57B6E"/>
    <w:rsid w:val="00C62708"/>
    <w:rsid w:val="00C65CC0"/>
    <w:rsid w:val="00C85C55"/>
    <w:rsid w:val="00C874A5"/>
    <w:rsid w:val="00CA0630"/>
    <w:rsid w:val="00CA3CED"/>
    <w:rsid w:val="00CA480E"/>
    <w:rsid w:val="00CB28A6"/>
    <w:rsid w:val="00CB4926"/>
    <w:rsid w:val="00CB64FA"/>
    <w:rsid w:val="00CD7BB5"/>
    <w:rsid w:val="00CE04AE"/>
    <w:rsid w:val="00CE71A6"/>
    <w:rsid w:val="00CE77DB"/>
    <w:rsid w:val="00CE7F8E"/>
    <w:rsid w:val="00D025DB"/>
    <w:rsid w:val="00D0292D"/>
    <w:rsid w:val="00D14AF8"/>
    <w:rsid w:val="00D41138"/>
    <w:rsid w:val="00D43BB8"/>
    <w:rsid w:val="00D46AB0"/>
    <w:rsid w:val="00D741FD"/>
    <w:rsid w:val="00D75E1B"/>
    <w:rsid w:val="00D7742B"/>
    <w:rsid w:val="00D807DA"/>
    <w:rsid w:val="00D865F6"/>
    <w:rsid w:val="00DA6325"/>
    <w:rsid w:val="00DB221C"/>
    <w:rsid w:val="00DB3069"/>
    <w:rsid w:val="00DB36AC"/>
    <w:rsid w:val="00DC06DC"/>
    <w:rsid w:val="00DC6869"/>
    <w:rsid w:val="00DD06EA"/>
    <w:rsid w:val="00DE0928"/>
    <w:rsid w:val="00DE11E9"/>
    <w:rsid w:val="00DF07CC"/>
    <w:rsid w:val="00DF4D31"/>
    <w:rsid w:val="00DF5352"/>
    <w:rsid w:val="00E011C6"/>
    <w:rsid w:val="00E04FEE"/>
    <w:rsid w:val="00E23E0F"/>
    <w:rsid w:val="00E264FC"/>
    <w:rsid w:val="00E3167E"/>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B7EAB"/>
    <w:rsid w:val="00ED334A"/>
    <w:rsid w:val="00ED4FF7"/>
    <w:rsid w:val="00EE5512"/>
    <w:rsid w:val="00EF19EE"/>
    <w:rsid w:val="00F048A2"/>
    <w:rsid w:val="00F07EDE"/>
    <w:rsid w:val="00F2046E"/>
    <w:rsid w:val="00F25C5E"/>
    <w:rsid w:val="00F2772A"/>
    <w:rsid w:val="00F3713C"/>
    <w:rsid w:val="00F45531"/>
    <w:rsid w:val="00F515B4"/>
    <w:rsid w:val="00F6256D"/>
    <w:rsid w:val="00F702DF"/>
    <w:rsid w:val="00F912EC"/>
    <w:rsid w:val="00F92C92"/>
    <w:rsid w:val="00F95AA2"/>
    <w:rsid w:val="00F968BC"/>
    <w:rsid w:val="00FA2E54"/>
    <w:rsid w:val="00FA4537"/>
    <w:rsid w:val="00FB1CF1"/>
    <w:rsid w:val="00FB33D3"/>
    <w:rsid w:val="00FB3B55"/>
    <w:rsid w:val="00FB57AD"/>
    <w:rsid w:val="00FC19BE"/>
    <w:rsid w:val="00FC1AEE"/>
    <w:rsid w:val="00FD166B"/>
    <w:rsid w:val="00FE2F24"/>
    <w:rsid w:val="00FE3BE0"/>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styleId="ad">
    <w:name w:val="Hyperlink"/>
    <w:uiPriority w:val="99"/>
    <w:rsid w:val="009675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6</Pages>
  <Words>2076</Words>
  <Characters>11834</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v4 (LG Electronics)</cp:lastModifiedBy>
  <cp:revision>132</cp:revision>
  <cp:lastPrinted>2003-09-26T02:29:00Z</cp:lastPrinted>
  <dcterms:created xsi:type="dcterms:W3CDTF">2024-01-23T08:36:00Z</dcterms:created>
  <dcterms:modified xsi:type="dcterms:W3CDTF">2024-05-17T09:04:00Z</dcterms:modified>
</cp:coreProperties>
</file>